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08B" w:rsidRPr="00A37853" w:rsidRDefault="00FD608B" w:rsidP="00504BCB">
      <w:pPr>
        <w:pStyle w:val="Heading3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A37853">
        <w:rPr>
          <w:sz w:val="28"/>
          <w:szCs w:val="28"/>
        </w:rPr>
        <w:t>V. Стоматологиялык иш бөлмөлөрдү медициналык техника жана мүлктөр</w:t>
      </w:r>
      <w:r w:rsidRPr="00A37853">
        <w:rPr>
          <w:sz w:val="28"/>
          <w:szCs w:val="28"/>
          <w:lang w:val="ky-KG"/>
        </w:rPr>
        <w:t xml:space="preserve"> менен</w:t>
      </w:r>
      <w:r w:rsidRPr="00A37853">
        <w:rPr>
          <w:sz w:val="28"/>
          <w:szCs w:val="28"/>
        </w:rPr>
        <w:t xml:space="preserve"> </w:t>
      </w:r>
      <w:r w:rsidRPr="00A37853">
        <w:rPr>
          <w:sz w:val="28"/>
          <w:szCs w:val="28"/>
          <w:lang w:val="ky-KG"/>
        </w:rPr>
        <w:t>жабдуу ченемдери</w:t>
      </w:r>
      <w:r w:rsidRPr="00A37853">
        <w:rPr>
          <w:sz w:val="28"/>
          <w:szCs w:val="28"/>
        </w:rPr>
        <w:t xml:space="preserve"> N 0514, 0515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299"/>
        <w:gridCol w:w="2386"/>
      </w:tblGrid>
      <w:tr w:rsidR="00FD608B" w:rsidRPr="00A37853" w:rsidTr="007F6C56">
        <w:trPr>
          <w:trHeight w:val="15"/>
          <w:tblCellSpacing w:w="15" w:type="dxa"/>
        </w:trPr>
        <w:tc>
          <w:tcPr>
            <w:tcW w:w="6254" w:type="dxa"/>
            <w:vAlign w:val="center"/>
          </w:tcPr>
          <w:p w:rsidR="00FD608B" w:rsidRPr="00A37853" w:rsidRDefault="00FD608B" w:rsidP="007F6C56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2341" w:type="dxa"/>
            <w:vAlign w:val="center"/>
          </w:tcPr>
          <w:p w:rsidR="00FD608B" w:rsidRPr="00A37853" w:rsidRDefault="00FD608B" w:rsidP="007F6C56">
            <w:pPr>
              <w:ind w:firstLine="709"/>
              <w:rPr>
                <w:sz w:val="28"/>
                <w:szCs w:val="28"/>
              </w:rPr>
            </w:pPr>
          </w:p>
        </w:tc>
      </w:tr>
      <w:tr w:rsidR="00FD608B" w:rsidRPr="00A37853" w:rsidTr="007F6C56">
        <w:trPr>
          <w:tblCellSpacing w:w="15" w:type="dxa"/>
        </w:trPr>
        <w:tc>
          <w:tcPr>
            <w:tcW w:w="6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FD608B" w:rsidRPr="00A37853" w:rsidRDefault="00FD608B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Ченемдин аталышы</w:t>
            </w:r>
          </w:p>
        </w:tc>
        <w:tc>
          <w:tcPr>
            <w:tcW w:w="2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FD608B" w:rsidRPr="00A37853" w:rsidRDefault="00FD608B" w:rsidP="009F3AF7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Ченемдин номери </w:t>
            </w:r>
          </w:p>
        </w:tc>
      </w:tr>
      <w:tr w:rsidR="00FD608B" w:rsidRPr="00A37853" w:rsidTr="007F6C56">
        <w:trPr>
          <w:tblCellSpacing w:w="15" w:type="dxa"/>
        </w:trPr>
        <w:tc>
          <w:tcPr>
            <w:tcW w:w="625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FD608B" w:rsidRPr="00A37853" w:rsidRDefault="00FD608B" w:rsidP="009F3AF7">
            <w:pPr>
              <w:pStyle w:val="formattext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Аскердик бөлүктүн, госпиталдын, бейтапкананын, санаторийдин стоматологиялык иш бөлмөсүн медициналык техника жана мүлктөр менен жабдуу ченеми </w:t>
            </w: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FD608B" w:rsidRPr="00A37853" w:rsidRDefault="00FD608B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0514</w:t>
            </w:r>
          </w:p>
        </w:tc>
      </w:tr>
      <w:tr w:rsidR="00FD608B" w:rsidRPr="00A37853" w:rsidTr="007F6C56">
        <w:trPr>
          <w:tblCellSpacing w:w="15" w:type="dxa"/>
        </w:trPr>
        <w:tc>
          <w:tcPr>
            <w:tcW w:w="625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FD608B" w:rsidRPr="00A37853" w:rsidRDefault="00FD608B" w:rsidP="009F3AF7">
            <w:pPr>
              <w:pStyle w:val="formattext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Бир тиш технигин медициналык техника жана мүлктөр менен жабдуу ченеми </w:t>
            </w: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FD608B" w:rsidRPr="00A37853" w:rsidRDefault="00FD608B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0515</w:t>
            </w:r>
          </w:p>
        </w:tc>
      </w:tr>
    </w:tbl>
    <w:p w:rsidR="00FD608B" w:rsidRPr="00A37853" w:rsidRDefault="00FD608B" w:rsidP="00504BCB">
      <w:pPr>
        <w:pStyle w:val="formattexttopleveltext"/>
        <w:spacing w:before="0" w:beforeAutospacing="0" w:after="0" w:afterAutospacing="0"/>
        <w:ind w:firstLine="709"/>
        <w:rPr>
          <w:sz w:val="28"/>
          <w:szCs w:val="28"/>
        </w:rPr>
      </w:pPr>
    </w:p>
    <w:p w:rsidR="00FD608B" w:rsidRPr="00A37853" w:rsidRDefault="00FD608B" w:rsidP="00504BCB">
      <w:pPr>
        <w:pStyle w:val="formattexttopleveltext"/>
        <w:spacing w:before="0" w:beforeAutospacing="0" w:after="0" w:afterAutospacing="0"/>
        <w:ind w:firstLine="709"/>
        <w:rPr>
          <w:sz w:val="28"/>
          <w:szCs w:val="28"/>
        </w:rPr>
      </w:pPr>
    </w:p>
    <w:tbl>
      <w:tblPr>
        <w:tblW w:w="9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82"/>
        <w:gridCol w:w="1148"/>
        <w:gridCol w:w="1610"/>
        <w:gridCol w:w="1473"/>
        <w:gridCol w:w="1611"/>
      </w:tblGrid>
      <w:tr w:rsidR="00FD608B" w:rsidRPr="00A37853" w:rsidTr="00A37853">
        <w:trPr>
          <w:trHeight w:val="777"/>
        </w:trPr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Мүлктүн аталышы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Өлчөө бд.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Код</w:t>
            </w:r>
          </w:p>
        </w:tc>
        <w:tc>
          <w:tcPr>
            <w:tcW w:w="3084" w:type="dxa"/>
            <w:gridSpan w:val="2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Ченемдин номери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А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В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Г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0514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0515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9F3AF7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b/>
                <w:bCs/>
                <w:sz w:val="28"/>
                <w:szCs w:val="28"/>
              </w:rPr>
              <w:t xml:space="preserve">"А" тизмегиндеги дары-дармектер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0" w:type="dxa"/>
          </w:tcPr>
          <w:p w:rsidR="00FD608B" w:rsidRPr="00A37853" w:rsidRDefault="00FD608B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73" w:type="dxa"/>
          </w:tcPr>
          <w:p w:rsidR="00FD608B" w:rsidRPr="00A37853" w:rsidRDefault="00FD608B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1" w:type="dxa"/>
          </w:tcPr>
          <w:p w:rsidR="00FD608B" w:rsidRPr="00A37853" w:rsidRDefault="00FD608B" w:rsidP="006F06EA">
            <w:pPr>
              <w:jc w:val="center"/>
              <w:rPr>
                <w:sz w:val="28"/>
                <w:szCs w:val="28"/>
              </w:rPr>
            </w:pP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Мышьяк ангидриди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г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A37853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b/>
                <w:bCs/>
                <w:sz w:val="28"/>
                <w:szCs w:val="28"/>
              </w:rPr>
              <w:t xml:space="preserve">Жалпы дары-дармектер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0" w:type="dxa"/>
          </w:tcPr>
          <w:p w:rsidR="00FD608B" w:rsidRPr="00A37853" w:rsidRDefault="00FD608B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73" w:type="dxa"/>
          </w:tcPr>
          <w:p w:rsidR="00FD608B" w:rsidRPr="00A37853" w:rsidRDefault="00FD608B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1" w:type="dxa"/>
          </w:tcPr>
          <w:p w:rsidR="00FD608B" w:rsidRPr="00A37853" w:rsidRDefault="00FD608B" w:rsidP="006F06EA">
            <w:pPr>
              <w:jc w:val="center"/>
              <w:rPr>
                <w:sz w:val="28"/>
                <w:szCs w:val="28"/>
              </w:rPr>
            </w:pP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Адреналин гидрохлорид 0,1% - 1 мл  [Эпинефрин]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ампул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С01СА24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100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Аммиак 10% р-р по 1 мл  [Аммиак]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ампул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A37853">
              <w:rPr>
                <w:sz w:val="28"/>
                <w:szCs w:val="28"/>
                <w:lang w:val="en-US"/>
              </w:rPr>
              <w:t>V03A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20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Медициналык вазелин [Вазелин]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кг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en-US"/>
              </w:rPr>
              <w:t>V03A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0,5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Глицерин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кг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en-US"/>
              </w:rPr>
              <w:t>V03A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0,3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0,5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Йоддун  5% спирт эритмеси   1 мл</w:t>
            </w:r>
          </w:p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 [Йод]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ампул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A37853">
              <w:rPr>
                <w:sz w:val="28"/>
                <w:szCs w:val="28"/>
                <w:lang w:val="en-US"/>
              </w:rPr>
              <w:t>D08AG03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20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bookmarkStart w:id="0" w:name="_GoBack" w:colFirst="4" w:colLast="4"/>
            <w:r w:rsidRPr="00A37853">
              <w:rPr>
                <w:sz w:val="28"/>
                <w:szCs w:val="28"/>
              </w:rPr>
              <w:t>Йодопирон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г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en-US"/>
              </w:rPr>
              <w:t>D08AG03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300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bookmarkEnd w:id="0"/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Йодоформ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г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en-US"/>
              </w:rPr>
              <w:t>D08AG03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30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Калий перманганат [Калий перманганат]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г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A37853">
              <w:rPr>
                <w:sz w:val="28"/>
                <w:szCs w:val="28"/>
                <w:lang w:val="en-US"/>
              </w:rPr>
              <w:t>A12B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25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50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Кальций сульфат күйгөн (гипс)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кг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A37853">
              <w:rPr>
                <w:sz w:val="28"/>
                <w:szCs w:val="28"/>
                <w:lang w:val="en-US"/>
              </w:rPr>
              <w:t>A12A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30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Ксероформ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г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20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Лидокаин 2% эритме  2 мл [Лидокаин]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ампул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A37853">
              <w:rPr>
                <w:sz w:val="28"/>
                <w:szCs w:val="28"/>
                <w:lang w:val="en-US"/>
              </w:rPr>
              <w:t>N01BB02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300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Вазелин майы [суюк Парафин]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кг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en-US"/>
              </w:rPr>
              <w:t>V03A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0,2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Көк метилен [Метилтионин хлорид]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г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en-US"/>
              </w:rPr>
              <w:t>V03A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Убистизин 4% эритме 1,7 мл. амп.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ампул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en-US"/>
              </w:rPr>
              <w:t>V</w:t>
            </w:r>
            <w:r w:rsidRPr="00A37853">
              <w:rPr>
                <w:sz w:val="28"/>
                <w:szCs w:val="28"/>
              </w:rPr>
              <w:t>03</w:t>
            </w:r>
            <w:r w:rsidRPr="00A37853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200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Новокаин 2% эритме 5 мл  [Прокаин]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ампул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en-US"/>
              </w:rPr>
              <w:t>N</w:t>
            </w:r>
            <w:r w:rsidRPr="00A37853">
              <w:rPr>
                <w:sz w:val="28"/>
                <w:szCs w:val="28"/>
              </w:rPr>
              <w:t>01</w:t>
            </w:r>
            <w:r w:rsidRPr="00A37853">
              <w:rPr>
                <w:sz w:val="28"/>
                <w:szCs w:val="28"/>
                <w:lang w:val="en-US"/>
              </w:rPr>
              <w:t>BA</w:t>
            </w:r>
            <w:r w:rsidRPr="00A37853">
              <w:rPr>
                <w:sz w:val="28"/>
                <w:szCs w:val="28"/>
              </w:rPr>
              <w:t>02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300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9F3AF7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Суутек кычкылы концентрацияланган эритме (пергидроль) [суутек кычкылы]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кг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A37853">
              <w:rPr>
                <w:sz w:val="28"/>
                <w:szCs w:val="28"/>
                <w:lang w:val="en-US"/>
              </w:rPr>
              <w:t>D08AX01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Этил спирти [Этанол]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кг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A37853">
              <w:rPr>
                <w:sz w:val="28"/>
                <w:szCs w:val="28"/>
                <w:lang w:val="en-US"/>
              </w:rPr>
              <w:t>D08AX08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15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10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9F3AF7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Фурацилин 0,02 таблеткада, 10 дн. Та</w:t>
            </w:r>
            <w:r w:rsidRPr="00A37853">
              <w:rPr>
                <w:sz w:val="28"/>
                <w:szCs w:val="28"/>
                <w:lang w:val="ky-KG"/>
              </w:rPr>
              <w:t xml:space="preserve">ңгакта </w:t>
            </w:r>
            <w:r w:rsidRPr="00A37853">
              <w:rPr>
                <w:sz w:val="28"/>
                <w:szCs w:val="28"/>
              </w:rPr>
              <w:t>[Нитрофурал]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упак.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en-US"/>
              </w:rPr>
              <w:t>V</w:t>
            </w:r>
            <w:r w:rsidRPr="00A37853">
              <w:rPr>
                <w:sz w:val="28"/>
                <w:szCs w:val="28"/>
              </w:rPr>
              <w:t>03</w:t>
            </w:r>
            <w:r w:rsidRPr="00A37853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5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Цинк окись [Цинк окись]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г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en-US"/>
              </w:rPr>
              <w:t>V</w:t>
            </w:r>
            <w:r w:rsidRPr="00A37853">
              <w:rPr>
                <w:sz w:val="28"/>
                <w:szCs w:val="28"/>
              </w:rPr>
              <w:t>03</w:t>
            </w:r>
            <w:r w:rsidRPr="00A37853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100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Медициналык эфир [Эфир диэтил]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кг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en-US"/>
              </w:rPr>
              <w:t>V</w:t>
            </w:r>
            <w:r w:rsidRPr="00A37853">
              <w:rPr>
                <w:sz w:val="28"/>
                <w:szCs w:val="28"/>
              </w:rPr>
              <w:t>03</w:t>
            </w:r>
            <w:r w:rsidRPr="00A37853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b/>
                <w:bCs/>
                <w:sz w:val="28"/>
                <w:szCs w:val="28"/>
              </w:rPr>
              <w:t>Тигүү материалдары жана таңуу каражаттары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0" w:type="dxa"/>
          </w:tcPr>
          <w:p w:rsidR="00FD608B" w:rsidRPr="00A37853" w:rsidRDefault="00FD608B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73" w:type="dxa"/>
          </w:tcPr>
          <w:p w:rsidR="00FD608B" w:rsidRPr="00A37853" w:rsidRDefault="00FD608B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1" w:type="dxa"/>
          </w:tcPr>
          <w:p w:rsidR="00FD608B" w:rsidRPr="00A37853" w:rsidRDefault="00FD608B" w:rsidP="006F06EA">
            <w:pPr>
              <w:jc w:val="center"/>
              <w:rPr>
                <w:sz w:val="28"/>
                <w:szCs w:val="28"/>
              </w:rPr>
            </w:pP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Медициналык стерилдүү марли бинт, өлчөмү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A37853">
                <w:rPr>
                  <w:sz w:val="28"/>
                  <w:szCs w:val="28"/>
                </w:rPr>
                <w:t>5 м</w:t>
              </w:r>
            </w:smartTag>
            <w:r w:rsidRPr="00A37853">
              <w:rPr>
                <w:sz w:val="28"/>
                <w:szCs w:val="28"/>
              </w:rPr>
              <w:t xml:space="preserve"> x 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A37853">
                <w:rPr>
                  <w:sz w:val="28"/>
                  <w:szCs w:val="28"/>
                </w:rPr>
                <w:t>10 см</w:t>
              </w:r>
            </w:smartTag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A37853">
              <w:rPr>
                <w:sz w:val="28"/>
                <w:szCs w:val="28"/>
                <w:lang w:val="en-US"/>
              </w:rPr>
              <w:t>48127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50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10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Ошол эле, өлчөмү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A37853">
                <w:rPr>
                  <w:sz w:val="28"/>
                  <w:szCs w:val="28"/>
                </w:rPr>
                <w:t>5 м</w:t>
              </w:r>
            </w:smartTag>
            <w:r w:rsidRPr="00A37853">
              <w:rPr>
                <w:sz w:val="28"/>
                <w:szCs w:val="28"/>
              </w:rPr>
              <w:t xml:space="preserve"> x </w:t>
            </w:r>
            <w:smartTag w:uri="urn:schemas-microsoft-com:office:smarttags" w:element="metricconverter">
              <w:smartTagPr>
                <w:attr w:name="ProductID" w:val="7 см"/>
              </w:smartTagPr>
              <w:r w:rsidRPr="00A37853">
                <w:rPr>
                  <w:sz w:val="28"/>
                  <w:szCs w:val="28"/>
                </w:rPr>
                <w:t>7 см</w:t>
              </w:r>
            </w:smartTag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en-US"/>
              </w:rPr>
              <w:t>48127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60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Медициналык  гигроскоптуу хирургия кебези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кг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A37853">
              <w:rPr>
                <w:sz w:val="28"/>
                <w:szCs w:val="28"/>
                <w:lang w:val="en-US"/>
              </w:rPr>
              <w:t>21576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10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Ошол эле, стерилдүү </w:t>
            </w:r>
            <w:smartTag w:uri="urn:schemas-microsoft-com:office:smarttags" w:element="metricconverter">
              <w:smartTagPr>
                <w:attr w:name="ProductID" w:val="100 г"/>
              </w:smartTagPr>
              <w:r w:rsidRPr="00A37853">
                <w:rPr>
                  <w:sz w:val="28"/>
                  <w:szCs w:val="28"/>
                </w:rPr>
                <w:t>100 г</w:t>
              </w:r>
            </w:smartTag>
            <w:r w:rsidRPr="00A37853">
              <w:rPr>
                <w:sz w:val="28"/>
                <w:szCs w:val="28"/>
              </w:rPr>
              <w:t xml:space="preserve">  пачкада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кг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en-US"/>
              </w:rPr>
              <w:t>21576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2,5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Стерилдүү хромдолгон кетгут N 1 уз.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A37853">
                <w:rPr>
                  <w:sz w:val="28"/>
                  <w:szCs w:val="28"/>
                </w:rPr>
                <w:t>1,5 м</w:t>
              </w:r>
            </w:smartTag>
            <w:r w:rsidRPr="00A37853">
              <w:rPr>
                <w:sz w:val="28"/>
                <w:szCs w:val="28"/>
              </w:rPr>
              <w:t xml:space="preserve"> айнек ампулада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ампул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13898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10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Ошол эле, N 2 уз.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A37853">
                <w:rPr>
                  <w:sz w:val="28"/>
                  <w:szCs w:val="28"/>
                </w:rPr>
                <w:t>1,5 м</w:t>
              </w:r>
            </w:smartTag>
            <w:r w:rsidRPr="00A37853">
              <w:rPr>
                <w:sz w:val="28"/>
                <w:szCs w:val="28"/>
              </w:rPr>
              <w:t xml:space="preserve"> айнек  ампулада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ампул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13898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10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Лейкопластырь, өлчөмү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A37853">
                <w:rPr>
                  <w:sz w:val="28"/>
                  <w:szCs w:val="28"/>
                </w:rPr>
                <w:t>5 м</w:t>
              </w:r>
            </w:smartTag>
            <w:r w:rsidRPr="00A37853">
              <w:rPr>
                <w:sz w:val="28"/>
                <w:szCs w:val="28"/>
              </w:rPr>
              <w:t xml:space="preserve"> x </w:t>
            </w:r>
            <w:smartTag w:uri="urn:schemas-microsoft-com:office:smarttags" w:element="metricconverter">
              <w:smartTagPr>
                <w:attr w:name="ProductID" w:val="1 см"/>
              </w:smartTagPr>
              <w:r w:rsidRPr="00A37853">
                <w:rPr>
                  <w:sz w:val="28"/>
                  <w:szCs w:val="28"/>
                </w:rPr>
                <w:t>1 см</w:t>
              </w:r>
            </w:smartTag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A37853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16866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Ошол эле, өлчөмү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A37853">
                <w:rPr>
                  <w:sz w:val="28"/>
                  <w:szCs w:val="28"/>
                </w:rPr>
                <w:t>5 м</w:t>
              </w:r>
            </w:smartTag>
            <w:r w:rsidRPr="00A37853">
              <w:rPr>
                <w:sz w:val="28"/>
                <w:szCs w:val="28"/>
              </w:rPr>
              <w:t xml:space="preserve"> x </w:t>
            </w:r>
            <w:smartTag w:uri="urn:schemas-microsoft-com:office:smarttags" w:element="metricconverter">
              <w:smartTagPr>
                <w:attr w:name="ProductID" w:val="3 см"/>
              </w:smartTagPr>
              <w:r w:rsidRPr="00A37853">
                <w:rPr>
                  <w:sz w:val="28"/>
                  <w:szCs w:val="28"/>
                </w:rPr>
                <w:t>3 см</w:t>
              </w:r>
            </w:smartTag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A37853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en-US"/>
              </w:rPr>
              <w:t>16866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Ошол эле, өлчөмү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A37853">
                <w:rPr>
                  <w:sz w:val="28"/>
                  <w:szCs w:val="28"/>
                </w:rPr>
                <w:t>5 м</w:t>
              </w:r>
            </w:smartTag>
            <w:r w:rsidRPr="00A37853">
              <w:rPr>
                <w:sz w:val="28"/>
                <w:szCs w:val="28"/>
              </w:rPr>
              <w:t xml:space="preserve"> x 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A37853">
                <w:rPr>
                  <w:sz w:val="28"/>
                  <w:szCs w:val="28"/>
                </w:rPr>
                <w:t>5 см</w:t>
              </w:r>
            </w:smartTag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A37853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en-US"/>
              </w:rPr>
              <w:t>16866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Медициналык гигроскоптуу марли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м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30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Медициналык стерилдүү марли салфеткасы өлчөмү 16 x </w:t>
            </w:r>
            <w:smartTag w:uri="urn:schemas-microsoft-com:office:smarttags" w:element="metricconverter">
              <w:smartTagPr>
                <w:attr w:name="ProductID" w:val="14 см"/>
              </w:smartTagPr>
              <w:r w:rsidRPr="00A37853">
                <w:rPr>
                  <w:sz w:val="28"/>
                  <w:szCs w:val="28"/>
                </w:rPr>
                <w:t>14 см</w:t>
              </w:r>
            </w:smartTag>
            <w:r w:rsidRPr="00A37853">
              <w:rPr>
                <w:sz w:val="28"/>
                <w:szCs w:val="28"/>
              </w:rPr>
              <w:t>, пачкада 20 дн. (кичине)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A37853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A37853">
              <w:rPr>
                <w:sz w:val="28"/>
                <w:szCs w:val="28"/>
                <w:lang w:val="en-US"/>
              </w:rPr>
              <w:t>14077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50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Хирургиялык стерилдүү жибек N 0 уз. </w:t>
            </w:r>
            <w:smartTag w:uri="urn:schemas-microsoft-com:office:smarttags" w:element="metricconverter">
              <w:smartTagPr>
                <w:attr w:name="ProductID" w:val="1,25 м"/>
              </w:smartTagPr>
              <w:r w:rsidRPr="00A37853">
                <w:rPr>
                  <w:sz w:val="28"/>
                  <w:szCs w:val="28"/>
                </w:rPr>
                <w:t>1,25 м</w:t>
              </w:r>
            </w:smartTag>
            <w:r w:rsidRPr="00A37853">
              <w:rPr>
                <w:sz w:val="28"/>
                <w:szCs w:val="28"/>
              </w:rPr>
              <w:t xml:space="preserve"> айнек  ампулада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ампул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5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b/>
                <w:bCs/>
                <w:sz w:val="28"/>
                <w:szCs w:val="28"/>
              </w:rPr>
              <w:t>Медициналык чыгымдоо  предметтери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0" w:type="dxa"/>
          </w:tcPr>
          <w:p w:rsidR="00FD608B" w:rsidRPr="00A37853" w:rsidRDefault="00FD608B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73" w:type="dxa"/>
          </w:tcPr>
          <w:p w:rsidR="00FD608B" w:rsidRPr="00A37853" w:rsidRDefault="00FD608B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1" w:type="dxa"/>
          </w:tcPr>
          <w:p w:rsidR="00FD608B" w:rsidRPr="00A37853" w:rsidRDefault="00FD608B" w:rsidP="006F06EA">
            <w:pPr>
              <w:jc w:val="center"/>
              <w:rPr>
                <w:sz w:val="28"/>
                <w:szCs w:val="28"/>
              </w:rPr>
            </w:pP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Хирургиялык 3/8 ийилген үч кырдуу учу менен ийне 3В1-1,5x85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A37853">
              <w:rPr>
                <w:sz w:val="28"/>
                <w:szCs w:val="28"/>
                <w:lang w:val="en-US"/>
              </w:rPr>
              <w:t>11653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Ошол эле, 3В1-1,2x60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en-US"/>
              </w:rPr>
              <w:t>11653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Ошол эле, 3В1-1,1x50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en-US"/>
              </w:rPr>
              <w:t>11653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Ошол эле, 3В1-1,1x36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en-US"/>
              </w:rPr>
              <w:t>11653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5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Хирургиялык маска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A37853">
              <w:rPr>
                <w:sz w:val="28"/>
                <w:szCs w:val="28"/>
                <w:lang w:val="en-US"/>
              </w:rPr>
              <w:t>35177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250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Шофердун жабык коргоо көз айнеги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25632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Анатомиялык </w:t>
            </w:r>
            <w:r w:rsidRPr="00A37853">
              <w:rPr>
                <w:sz w:val="28"/>
                <w:szCs w:val="28"/>
                <w:lang w:val="ky-KG"/>
              </w:rPr>
              <w:t>мээлей</w:t>
            </w:r>
            <w:r w:rsidRPr="00A37853">
              <w:rPr>
                <w:sz w:val="28"/>
                <w:szCs w:val="28"/>
              </w:rPr>
              <w:t xml:space="preserve"> N 8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A37853">
              <w:rPr>
                <w:sz w:val="28"/>
                <w:szCs w:val="28"/>
                <w:lang w:val="en-US"/>
              </w:rPr>
              <w:t>11884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10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10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25632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Хирургиялык </w:t>
            </w:r>
            <w:r w:rsidRPr="00A37853">
              <w:rPr>
                <w:sz w:val="28"/>
                <w:szCs w:val="28"/>
                <w:lang w:val="ky-KG"/>
              </w:rPr>
              <w:t>мээлей</w:t>
            </w:r>
            <w:r w:rsidRPr="00A37853">
              <w:rPr>
                <w:sz w:val="28"/>
                <w:szCs w:val="28"/>
              </w:rPr>
              <w:t xml:space="preserve"> N 7, 8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en-US"/>
              </w:rPr>
              <w:t>11884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200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Ээк шиналарга баш таңуусу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Ээк шинасы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A37853">
              <w:rPr>
                <w:sz w:val="28"/>
                <w:szCs w:val="28"/>
                <w:lang w:val="en-US"/>
              </w:rPr>
              <w:t>16210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Медициналык бир жолу колдонулуучу полистирол шприц 2 мл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A37853">
              <w:rPr>
                <w:sz w:val="28"/>
                <w:szCs w:val="28"/>
                <w:lang w:val="en-US"/>
              </w:rPr>
              <w:t>35387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300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Ошол эле 5 мл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en-US"/>
              </w:rPr>
              <w:t>35387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400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Ошол эле 10 мл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en-US"/>
              </w:rPr>
              <w:t>35387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30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Ошол эле 20 мл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en-US"/>
              </w:rPr>
              <w:t>35387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10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b/>
                <w:bCs/>
                <w:sz w:val="28"/>
                <w:szCs w:val="28"/>
              </w:rPr>
              <w:t>Стоматологиянын чыгымдоо материалдары</w:t>
            </w:r>
            <w:r w:rsidRPr="00A37853">
              <w:rPr>
                <w:b/>
                <w:bCs/>
                <w:sz w:val="28"/>
                <w:szCs w:val="28"/>
                <w:lang w:val="ky-KG"/>
              </w:rPr>
              <w:t xml:space="preserve"> жана каражаттары</w:t>
            </w:r>
            <w:r w:rsidRPr="00A37853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0" w:type="dxa"/>
          </w:tcPr>
          <w:p w:rsidR="00FD608B" w:rsidRPr="00A37853" w:rsidRDefault="00FD608B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73" w:type="dxa"/>
          </w:tcPr>
          <w:p w:rsidR="00FD608B" w:rsidRPr="00A37853" w:rsidRDefault="00FD608B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1" w:type="dxa"/>
          </w:tcPr>
          <w:p w:rsidR="00FD608B" w:rsidRPr="00A37853" w:rsidRDefault="00FD608B" w:rsidP="006F06EA">
            <w:pPr>
              <w:jc w:val="center"/>
              <w:rPr>
                <w:sz w:val="28"/>
                <w:szCs w:val="28"/>
              </w:rPr>
            </w:pP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Күмүш амальгама капсулада "Амадент" ССК-68,5-01 ( комплекте 50 капсула)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A37853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A37853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10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3A6089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«Крезоден-жидкость» т</w:t>
            </w:r>
            <w:r w:rsidRPr="00A37853">
              <w:rPr>
                <w:sz w:val="28"/>
                <w:szCs w:val="28"/>
                <w:lang w:val="ky-KG"/>
              </w:rPr>
              <w:t>ибиндеги</w:t>
            </w:r>
            <w:r w:rsidRPr="00A37853">
              <w:rPr>
                <w:sz w:val="28"/>
                <w:szCs w:val="28"/>
              </w:rPr>
              <w:t xml:space="preserve"> антисептикалык суюктук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флак.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Белодез 3% эритме 100 мл. флак.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флак.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en-US"/>
              </w:rPr>
              <w:t>A</w:t>
            </w:r>
            <w:r w:rsidRPr="00A37853">
              <w:rPr>
                <w:sz w:val="28"/>
                <w:szCs w:val="28"/>
              </w:rPr>
              <w:t>01</w:t>
            </w:r>
            <w:r w:rsidRPr="00A37853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20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25632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A37853">
              <w:rPr>
                <w:sz w:val="28"/>
                <w:szCs w:val="28"/>
              </w:rPr>
              <w:t xml:space="preserve">Артикулдук кагаз 280 барак </w:t>
            </w:r>
            <w:r w:rsidRPr="00A37853">
              <w:rPr>
                <w:sz w:val="28"/>
                <w:szCs w:val="28"/>
                <w:lang w:val="ky-KG"/>
              </w:rPr>
              <w:t>таңгакта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A37853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en-US"/>
              </w:rPr>
              <w:t>A</w:t>
            </w:r>
            <w:r w:rsidRPr="00A37853">
              <w:rPr>
                <w:sz w:val="28"/>
                <w:szCs w:val="28"/>
              </w:rPr>
              <w:t>01</w:t>
            </w:r>
            <w:r w:rsidRPr="00A37853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Базистер үчүн тиштехникалык воск </w:t>
            </w:r>
          </w:p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(</w:t>
            </w:r>
            <w:smartTag w:uri="urn:schemas-microsoft-com:office:smarttags" w:element="metricconverter">
              <w:smartTagPr>
                <w:attr w:name="ProductID" w:val="500 г"/>
              </w:smartTagPr>
              <w:r w:rsidRPr="00A37853">
                <w:rPr>
                  <w:sz w:val="28"/>
                  <w:szCs w:val="28"/>
                </w:rPr>
                <w:t>500 г</w:t>
              </w:r>
            </w:smartTag>
            <w:r w:rsidRPr="00A37853">
              <w:rPr>
                <w:sz w:val="28"/>
                <w:szCs w:val="28"/>
              </w:rPr>
              <w:t xml:space="preserve">  коробкада)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кг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Көпүрө сыяктуу протездер үчүн моделдөөчү воск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A37853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60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Бюгель жумуштар үчүн тиштехникалык воск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A37853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20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Датталбаган болоттон жасалган тиш коронкалар үчүн гилзалар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1000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Таңуу үчүн дентин </w:t>
            </w:r>
            <w:smartTag w:uri="urn:schemas-microsoft-com:office:smarttags" w:element="metricconverter">
              <w:smartTagPr>
                <w:attr w:name="ProductID" w:val="50 г"/>
              </w:smartTagPr>
              <w:r w:rsidRPr="00A37853">
                <w:rPr>
                  <w:sz w:val="28"/>
                  <w:szCs w:val="28"/>
                </w:rPr>
                <w:t>50 г</w:t>
              </w:r>
            </w:smartTag>
            <w:r w:rsidRPr="00A37853">
              <w:rPr>
                <w:sz w:val="28"/>
                <w:szCs w:val="28"/>
              </w:rPr>
              <w:t xml:space="preserve"> флакондо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флак.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Стоматологиялык дентин-паста </w:t>
            </w:r>
            <w:smartTag w:uri="urn:schemas-microsoft-com:office:smarttags" w:element="metricconverter">
              <w:smartTagPr>
                <w:attr w:name="ProductID" w:val="7 г"/>
              </w:smartTagPr>
              <w:r w:rsidRPr="00A37853">
                <w:rPr>
                  <w:sz w:val="28"/>
                  <w:szCs w:val="28"/>
                </w:rPr>
                <w:t>7 г</w:t>
              </w:r>
            </w:smartTag>
            <w:r w:rsidRPr="00A37853">
              <w:rPr>
                <w:sz w:val="28"/>
                <w:szCs w:val="28"/>
              </w:rPr>
              <w:t xml:space="preserve"> упаковкада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A37853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A37853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10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Тишти сепарациялоо үчүн вулканит дискасы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30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200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Тишти сепарациялоо үчүн темир диска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30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100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Пломбаларды жасоо үчүн ийкемдүү дискалар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набор.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Оң резбалуу түз наконечник үчүн дисккармагыч дм. </w:t>
            </w:r>
            <w:smartTag w:uri="urn:schemas-microsoft-com:office:smarttags" w:element="metricconverter">
              <w:smartTagPr>
                <w:attr w:name="ProductID" w:val="5 мм"/>
              </w:smartTagPr>
              <w:r w:rsidRPr="00A37853">
                <w:rPr>
                  <w:sz w:val="28"/>
                  <w:szCs w:val="28"/>
                </w:rPr>
                <w:t>5 мм</w:t>
              </w:r>
            </w:smartTag>
            <w:r w:rsidRPr="00A37853">
              <w:rPr>
                <w:sz w:val="28"/>
                <w:szCs w:val="28"/>
              </w:rPr>
              <w:t xml:space="preserve">, уз. </w:t>
            </w:r>
            <w:smartTag w:uri="urn:schemas-microsoft-com:office:smarttags" w:element="metricconverter">
              <w:smartTagPr>
                <w:attr w:name="ProductID" w:val="48 мм"/>
              </w:smartTagPr>
              <w:r w:rsidRPr="00A37853">
                <w:rPr>
                  <w:sz w:val="28"/>
                  <w:szCs w:val="28"/>
                </w:rPr>
                <w:t>48 мм</w:t>
              </w:r>
            </w:smartTag>
            <w:r w:rsidRPr="00A37853">
              <w:rPr>
                <w:sz w:val="28"/>
                <w:szCs w:val="28"/>
              </w:rPr>
              <w:t xml:space="preserve"> ПП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20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Оң резбалуу бурч наконечник үчүн дисккармагыч дм. </w:t>
            </w:r>
            <w:smartTag w:uri="urn:schemas-microsoft-com:office:smarttags" w:element="metricconverter">
              <w:smartTagPr>
                <w:attr w:name="ProductID" w:val="5 мм"/>
              </w:smartTagPr>
              <w:r w:rsidRPr="00A37853">
                <w:rPr>
                  <w:sz w:val="28"/>
                  <w:szCs w:val="28"/>
                </w:rPr>
                <w:t>5 мм</w:t>
              </w:r>
            </w:smartTag>
            <w:r w:rsidRPr="00A37853">
              <w:rPr>
                <w:sz w:val="28"/>
                <w:szCs w:val="28"/>
              </w:rPr>
              <w:t xml:space="preserve">, уз. </w:t>
            </w:r>
            <w:smartTag w:uri="urn:schemas-microsoft-com:office:smarttags" w:element="metricconverter">
              <w:smartTagPr>
                <w:attr w:name="ProductID" w:val="26 мм"/>
              </w:smartTagPr>
              <w:r w:rsidRPr="00A37853">
                <w:rPr>
                  <w:sz w:val="28"/>
                  <w:szCs w:val="28"/>
                </w:rPr>
                <w:t>26 мм</w:t>
              </w:r>
            </w:smartTag>
            <w:r w:rsidRPr="00A37853">
              <w:rPr>
                <w:sz w:val="28"/>
                <w:szCs w:val="28"/>
              </w:rPr>
              <w:t xml:space="preserve"> УП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E00846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Түз наконечниктер үчүн дрильборлор (канал кеңейтүүчү) 6 түрдөгү (015, 020, 025, 030, 035, 040), 2 дн.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A37853">
              <w:rPr>
                <w:sz w:val="28"/>
                <w:szCs w:val="28"/>
                <w:lang w:val="ky-KG"/>
              </w:rPr>
              <w:t>топтом</w:t>
            </w:r>
          </w:p>
        </w:tc>
        <w:tc>
          <w:tcPr>
            <w:tcW w:w="1610" w:type="dxa"/>
          </w:tcPr>
          <w:p w:rsidR="00FD608B" w:rsidRPr="00A37853" w:rsidRDefault="00FD608B" w:rsidP="00E00846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Ошол эле, бурч наконечник үчүн 4 түрдөгү (025, 030, 035, 040), 6 дн.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A37853">
              <w:rPr>
                <w:sz w:val="28"/>
                <w:szCs w:val="28"/>
                <w:lang w:val="ky-KG"/>
              </w:rPr>
              <w:t>топтом</w:t>
            </w:r>
          </w:p>
        </w:tc>
        <w:tc>
          <w:tcPr>
            <w:tcW w:w="1610" w:type="dxa"/>
          </w:tcPr>
          <w:p w:rsidR="00FD608B" w:rsidRPr="00A37853" w:rsidRDefault="00FD608B" w:rsidP="00E00846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5 түрдөгү кол дрильборлор (каналкеңейтүүчү) (015, 020, 025, 030, 035)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A37853">
              <w:rPr>
                <w:sz w:val="28"/>
                <w:szCs w:val="28"/>
                <w:lang w:val="ky-KG"/>
              </w:rPr>
              <w:t>топтом</w:t>
            </w:r>
          </w:p>
        </w:tc>
        <w:tc>
          <w:tcPr>
            <w:tcW w:w="1610" w:type="dxa"/>
          </w:tcPr>
          <w:p w:rsidR="00FD608B" w:rsidRPr="00A37853" w:rsidRDefault="00FD608B" w:rsidP="00E00846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Ортодонтикалык дуга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5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Тамыр каналдарды кургатуучу суюктук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флак.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A37853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Стоматологиялык алмаз инструменттерди тазалоочу суюктук 150 мл флакондо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флак.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Пластмасса тиштер –каптал тиштердин гарнитуру, бир планкада 16 дн.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компл.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30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Пластмасса тиштер  гарнитуру, бир планкада 28 дн.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компл.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50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Үстүңкү каптал болот (чайноочу) тиштер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A37853">
              <w:rPr>
                <w:sz w:val="28"/>
                <w:szCs w:val="28"/>
                <w:lang w:val="ky-KG"/>
              </w:rPr>
              <w:t>дн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300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Ошол эле, (чайноочу) алдыңкы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ky-KG"/>
              </w:rPr>
              <w:t>дн</w:t>
            </w:r>
            <w:r w:rsidRPr="00A37853">
              <w:rPr>
                <w:sz w:val="28"/>
                <w:szCs w:val="28"/>
              </w:rPr>
              <w:t>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300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Карпул шприцтерге ийне 0,4 x </w:t>
            </w:r>
            <w:smartTag w:uri="urn:schemas-microsoft-com:office:smarttags" w:element="metricconverter">
              <w:smartTagPr>
                <w:attr w:name="ProductID" w:val="35 мм"/>
              </w:smartTagPr>
              <w:r w:rsidRPr="00A37853">
                <w:rPr>
                  <w:sz w:val="28"/>
                  <w:szCs w:val="28"/>
                </w:rPr>
                <w:t>35 мм</w:t>
              </w:r>
            </w:smartTag>
            <w:r w:rsidRPr="00A37853">
              <w:rPr>
                <w:sz w:val="28"/>
                <w:szCs w:val="28"/>
              </w:rPr>
              <w:t xml:space="preserve">, упаковкада 100 дн.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A37853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11653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25632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Ошол эле, 0,4 x </w:t>
            </w:r>
            <w:smartTag w:uri="urn:schemas-microsoft-com:office:smarttags" w:element="metricconverter">
              <w:smartTagPr>
                <w:attr w:name="ProductID" w:val="42 мм"/>
              </w:smartTagPr>
              <w:r w:rsidRPr="00A37853">
                <w:rPr>
                  <w:sz w:val="28"/>
                  <w:szCs w:val="28"/>
                </w:rPr>
                <w:t>42 мм</w:t>
              </w:r>
            </w:smartTag>
            <w:r w:rsidRPr="00A37853">
              <w:rPr>
                <w:sz w:val="28"/>
                <w:szCs w:val="28"/>
              </w:rPr>
              <w:t xml:space="preserve"> </w:t>
            </w:r>
            <w:r w:rsidRPr="00A37853">
              <w:rPr>
                <w:sz w:val="28"/>
                <w:szCs w:val="28"/>
                <w:lang w:val="ky-KG"/>
              </w:rPr>
              <w:t>таңгакта</w:t>
            </w:r>
            <w:r w:rsidRPr="00A37853">
              <w:rPr>
                <w:sz w:val="28"/>
                <w:szCs w:val="28"/>
              </w:rPr>
              <w:t xml:space="preserve">, 100 дн.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A37853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11653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25632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Интралигам анестезиясы үчүн карпул шприцтерге ийне, </w:t>
            </w:r>
            <w:r w:rsidRPr="00A37853">
              <w:rPr>
                <w:sz w:val="28"/>
                <w:szCs w:val="28"/>
                <w:lang w:val="ky-KG"/>
              </w:rPr>
              <w:t>таңгакта</w:t>
            </w:r>
            <w:r w:rsidRPr="00A37853">
              <w:rPr>
                <w:sz w:val="28"/>
                <w:szCs w:val="28"/>
              </w:rPr>
              <w:t xml:space="preserve"> 100 дн.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A37853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11653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Кальмицин - пластмасса материал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A37853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Түз наконечник үчүн канал толтургуч (015, 020, 025, 030, 035, 040), 2 дн.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A37853">
              <w:rPr>
                <w:sz w:val="28"/>
                <w:szCs w:val="28"/>
                <w:lang w:val="ky-KG"/>
              </w:rPr>
              <w:t>топтом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4 түрдөгү бурч наконечник үчүн канал толтургуч (025, 030, 035, 040), 6 дн.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A37853">
              <w:rPr>
                <w:sz w:val="28"/>
                <w:szCs w:val="28"/>
                <w:lang w:val="ky-KG"/>
              </w:rPr>
              <w:t>топтом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Көпүрө сыяктуу протездердин фасеткасы үчүн болот каркастар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BE4882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100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25632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Дат баспаган болоттон жасалган тегерек кламмер дм 1,0 и </w:t>
            </w:r>
            <w:smartTag w:uri="urn:schemas-microsoft-com:office:smarttags" w:element="metricconverter">
              <w:smartTagPr>
                <w:attr w:name="ProductID" w:val="1,2 мм"/>
              </w:smartTagPr>
              <w:r w:rsidRPr="00A37853">
                <w:rPr>
                  <w:sz w:val="28"/>
                  <w:szCs w:val="28"/>
                </w:rPr>
                <w:t>1,2 мм</w:t>
              </w:r>
            </w:smartTag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BE4882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250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25632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Матрицаларды бекитүү үчүн жыгач клиндер, </w:t>
            </w:r>
            <w:r w:rsidRPr="00A37853">
              <w:rPr>
                <w:sz w:val="28"/>
                <w:szCs w:val="28"/>
                <w:lang w:val="ky-KG"/>
              </w:rPr>
              <w:t>таңгакта</w:t>
            </w:r>
            <w:r w:rsidRPr="00A37853">
              <w:rPr>
                <w:sz w:val="28"/>
                <w:szCs w:val="28"/>
              </w:rPr>
              <w:t xml:space="preserve"> 100 дн.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A37853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610" w:type="dxa"/>
          </w:tcPr>
          <w:p w:rsidR="00FD608B" w:rsidRPr="00A37853" w:rsidRDefault="00FD608B" w:rsidP="00BE4882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Тамыр каналдарды кургатуу үчүн кагаз конустар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A37853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610" w:type="dxa"/>
          </w:tcPr>
          <w:p w:rsidR="00FD608B" w:rsidRPr="00A37853" w:rsidRDefault="00FD608B" w:rsidP="00D83DA9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25632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A37853">
              <w:rPr>
                <w:sz w:val="28"/>
                <w:szCs w:val="28"/>
              </w:rPr>
              <w:t xml:space="preserve">Бормашина үчүн карборундуу шлифтөөчү </w:t>
            </w:r>
            <w:r w:rsidRPr="00A37853">
              <w:rPr>
                <w:sz w:val="28"/>
                <w:szCs w:val="28"/>
                <w:lang w:val="ky-KG"/>
              </w:rPr>
              <w:t>тегеректер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D83DA9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10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50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25632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A37853">
              <w:rPr>
                <w:sz w:val="28"/>
                <w:szCs w:val="28"/>
              </w:rPr>
              <w:t xml:space="preserve">Шлифмашиналар үчүн карборундуу шлифтөөчү </w:t>
            </w:r>
            <w:r w:rsidRPr="00A37853">
              <w:rPr>
                <w:sz w:val="28"/>
                <w:szCs w:val="28"/>
                <w:lang w:val="ky-KG"/>
              </w:rPr>
              <w:t>тегеректер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ky-KG"/>
              </w:rPr>
              <w:t>дн</w:t>
            </w:r>
            <w:r w:rsidRPr="00A37853">
              <w:rPr>
                <w:sz w:val="28"/>
                <w:szCs w:val="28"/>
              </w:rPr>
              <w:t>.</w:t>
            </w:r>
          </w:p>
        </w:tc>
        <w:tc>
          <w:tcPr>
            <w:tcW w:w="1610" w:type="dxa"/>
          </w:tcPr>
          <w:p w:rsidR="00FD608B" w:rsidRPr="00A37853" w:rsidRDefault="00FD608B" w:rsidP="00D83DA9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100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25632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A37853">
              <w:rPr>
                <w:sz w:val="28"/>
                <w:szCs w:val="28"/>
              </w:rPr>
              <w:t xml:space="preserve">Шлифмашиналар үчүн ийкемддүү шлифтөөчү </w:t>
            </w:r>
            <w:r w:rsidRPr="00A37853">
              <w:rPr>
                <w:sz w:val="28"/>
                <w:szCs w:val="28"/>
                <w:lang w:val="ky-KG"/>
              </w:rPr>
              <w:t>тегеректер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A37853">
              <w:rPr>
                <w:sz w:val="28"/>
                <w:szCs w:val="28"/>
                <w:lang w:val="ky-KG"/>
              </w:rPr>
              <w:t>дн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100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Тамыр каналдарды пломбалоо үчүн материал "Крезодент-паста"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A37853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A37853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E96D0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"Дентап-R" т</w:t>
            </w:r>
            <w:r w:rsidRPr="00A37853">
              <w:rPr>
                <w:sz w:val="28"/>
                <w:szCs w:val="28"/>
                <w:lang w:val="ky-KG"/>
              </w:rPr>
              <w:t xml:space="preserve">ибиндеги </w:t>
            </w:r>
            <w:r w:rsidRPr="00A37853">
              <w:rPr>
                <w:sz w:val="28"/>
                <w:szCs w:val="28"/>
              </w:rPr>
              <w:t xml:space="preserve">тамыр каналдарды пломбалоо үчүн материал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A37853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5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E96D0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"Тимодент" т</w:t>
            </w:r>
            <w:r w:rsidRPr="00A37853">
              <w:rPr>
                <w:sz w:val="28"/>
                <w:szCs w:val="28"/>
                <w:lang w:val="ky-KG"/>
              </w:rPr>
              <w:t xml:space="preserve">ибиндеги </w:t>
            </w:r>
            <w:r w:rsidRPr="00A37853">
              <w:rPr>
                <w:sz w:val="28"/>
                <w:szCs w:val="28"/>
              </w:rPr>
              <w:t xml:space="preserve">тамыр каналдарды пломбалоо үчүн материал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A37853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E96D0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"Резодент" т</w:t>
            </w:r>
            <w:r w:rsidRPr="00A37853">
              <w:rPr>
                <w:sz w:val="28"/>
                <w:szCs w:val="28"/>
                <w:lang w:val="ky-KG"/>
              </w:rPr>
              <w:t>ибиндеги</w:t>
            </w:r>
            <w:r w:rsidRPr="00A37853">
              <w:rPr>
                <w:sz w:val="28"/>
                <w:szCs w:val="28"/>
              </w:rPr>
              <w:t xml:space="preserve"> тамыр каналдарды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A37853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E96D0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"Комподент-М" т</w:t>
            </w:r>
            <w:r w:rsidRPr="00A37853">
              <w:rPr>
                <w:sz w:val="28"/>
                <w:szCs w:val="28"/>
                <w:lang w:val="ky-KG"/>
              </w:rPr>
              <w:t xml:space="preserve">ибиндеги </w:t>
            </w:r>
            <w:r w:rsidRPr="00A37853">
              <w:rPr>
                <w:sz w:val="28"/>
                <w:szCs w:val="28"/>
              </w:rPr>
              <w:t>химиялык катуучу пломбалоо үчүн материал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5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E96D0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"Кальцидонт" т</w:t>
            </w:r>
            <w:r w:rsidRPr="00A37853">
              <w:rPr>
                <w:sz w:val="28"/>
                <w:szCs w:val="28"/>
                <w:lang w:val="ky-KG"/>
              </w:rPr>
              <w:t>ибиндеги</w:t>
            </w:r>
            <w:r w:rsidRPr="00A37853">
              <w:rPr>
                <w:sz w:val="28"/>
                <w:szCs w:val="28"/>
              </w:rPr>
              <w:t xml:space="preserve"> алдына салынуучу материал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5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Жарыктан катуучу пломбалоочу материал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E96D0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"Эргосил" т</w:t>
            </w:r>
            <w:r w:rsidRPr="00A37853">
              <w:rPr>
                <w:sz w:val="28"/>
                <w:szCs w:val="28"/>
                <w:lang w:val="ky-KG"/>
              </w:rPr>
              <w:t>ибиндеги</w:t>
            </w:r>
            <w:r w:rsidRPr="00A37853">
              <w:rPr>
                <w:sz w:val="28"/>
                <w:szCs w:val="28"/>
              </w:rPr>
              <w:t xml:space="preserve"> силикон материал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4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Матрица кармагыч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шт.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Дат баспаган ийкемдүү контурлуу пломбалар үчүн матрицалар "ЭН" (упаковкада 25 дн.)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25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Полиэтилен матрицалар (упаковкада 100 дн.)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E96D0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Бир жолу колдонулуучу шилекей сордуруучу наконечниктер, </w:t>
            </w:r>
            <w:r w:rsidRPr="00A37853">
              <w:rPr>
                <w:sz w:val="28"/>
                <w:szCs w:val="28"/>
                <w:lang w:val="ky-KG"/>
              </w:rPr>
              <w:t>таңгакта</w:t>
            </w:r>
            <w:r w:rsidRPr="00A37853">
              <w:rPr>
                <w:sz w:val="28"/>
                <w:szCs w:val="28"/>
              </w:rPr>
              <w:t xml:space="preserve"> 100 дн.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Тиш жылмалоочу абразив пастасы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en-US"/>
              </w:rPr>
              <w:t>A</w:t>
            </w:r>
            <w:r w:rsidRPr="00A37853">
              <w:rPr>
                <w:sz w:val="28"/>
                <w:szCs w:val="28"/>
              </w:rPr>
              <w:t>01</w:t>
            </w:r>
            <w:r w:rsidRPr="00A37853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Ошол эле, фторид натрий менен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en-US"/>
              </w:rPr>
              <w:t>A</w:t>
            </w:r>
            <w:r w:rsidRPr="00A37853">
              <w:rPr>
                <w:sz w:val="28"/>
                <w:szCs w:val="28"/>
              </w:rPr>
              <w:t>01</w:t>
            </w:r>
            <w:r w:rsidRPr="00A37853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Болотту жылмалоочу паста (коробкада </w:t>
            </w:r>
            <w:smartTag w:uri="urn:schemas-microsoft-com:office:smarttags" w:element="metricconverter">
              <w:smartTagPr>
                <w:attr w:name="ProductID" w:val="100 г"/>
              </w:smartTagPr>
              <w:r w:rsidRPr="00A37853">
                <w:rPr>
                  <w:sz w:val="28"/>
                  <w:szCs w:val="28"/>
                </w:rPr>
                <w:t>100 г</w:t>
              </w:r>
            </w:smartTag>
            <w:r w:rsidRPr="00A37853">
              <w:rPr>
                <w:sz w:val="28"/>
                <w:szCs w:val="28"/>
              </w:rPr>
              <w:t>)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3A6089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"Пульпекс-Д" т</w:t>
            </w:r>
            <w:r w:rsidRPr="00A37853">
              <w:rPr>
                <w:sz w:val="28"/>
                <w:szCs w:val="28"/>
                <w:lang w:val="ky-KG"/>
              </w:rPr>
              <w:t xml:space="preserve">ибиндеги </w:t>
            </w:r>
            <w:r w:rsidRPr="00A37853">
              <w:rPr>
                <w:sz w:val="28"/>
                <w:szCs w:val="28"/>
              </w:rPr>
              <w:t xml:space="preserve">пульпаны девитализациялоо үчүн мышьяксыз паста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упак.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Ошол эле, "Пульпекс-С"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A37853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Цементти аралаштыруу үчүн айнек пластинка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10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Үч басымдуу айнек пластинка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5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Базистик тиш протездери үчүн пластмасса "Этакрил" АКР-15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10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Базистик тиш протездери үчүн пластмасса "Фторакс"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10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Дат баспаган ийкемдүү сепарациялык темир полоскалар өлчөмү 50 x 7 x </w:t>
            </w:r>
            <w:smartTag w:uri="urn:schemas-microsoft-com:office:smarttags" w:element="metricconverter">
              <w:smartTagPr>
                <w:attr w:name="ProductID" w:val="0,06 мм"/>
              </w:smartTagPr>
              <w:r w:rsidRPr="00A37853">
                <w:rPr>
                  <w:sz w:val="28"/>
                  <w:szCs w:val="28"/>
                </w:rPr>
                <w:t>0,06 мм</w:t>
              </w:r>
            </w:smartTag>
            <w:r w:rsidRPr="00A37853">
              <w:rPr>
                <w:sz w:val="28"/>
                <w:szCs w:val="28"/>
              </w:rPr>
              <w:t xml:space="preserve"> </w:t>
            </w:r>
          </w:p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(упаковкада</w:t>
            </w:r>
            <w:r>
              <w:rPr>
                <w:sz w:val="28"/>
                <w:szCs w:val="28"/>
              </w:rPr>
              <w:t xml:space="preserve"> </w:t>
            </w:r>
            <w:r w:rsidRPr="00A37853">
              <w:rPr>
                <w:sz w:val="28"/>
                <w:szCs w:val="28"/>
              </w:rPr>
              <w:t>100 дн.)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Жылмалоочу порошок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кг</w:t>
            </w:r>
          </w:p>
        </w:tc>
        <w:tc>
          <w:tcPr>
            <w:tcW w:w="1610" w:type="dxa"/>
          </w:tcPr>
          <w:p w:rsidR="00FD608B" w:rsidRPr="00A37853" w:rsidRDefault="00FD608B" w:rsidP="009F4072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Тиштерди химиялык препарациялоочу препарат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610" w:type="dxa"/>
          </w:tcPr>
          <w:p w:rsidR="00FD608B" w:rsidRPr="00A37853" w:rsidRDefault="00FD608B" w:rsidP="009F4072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E96D0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Күмүш припой ПСр МЦ-37 (</w:t>
            </w:r>
            <w:r w:rsidRPr="00A37853">
              <w:rPr>
                <w:sz w:val="28"/>
                <w:szCs w:val="28"/>
                <w:lang w:val="ky-KG"/>
              </w:rPr>
              <w:t>таңгакта</w:t>
            </w:r>
            <w:r w:rsidRPr="00A37853">
              <w:rPr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40 г"/>
              </w:smartTagPr>
              <w:r w:rsidRPr="00A37853">
                <w:rPr>
                  <w:sz w:val="28"/>
                  <w:szCs w:val="28"/>
                </w:rPr>
                <w:t>40 г</w:t>
              </w:r>
            </w:smartTag>
            <w:r w:rsidRPr="00A37853">
              <w:rPr>
                <w:sz w:val="28"/>
                <w:szCs w:val="28"/>
              </w:rPr>
              <w:t>)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610" w:type="dxa"/>
          </w:tcPr>
          <w:p w:rsidR="00FD608B" w:rsidRPr="00A37853" w:rsidRDefault="00FD608B" w:rsidP="009F4072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E96D0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Алюмин зым дм. </w:t>
            </w:r>
            <w:smartTag w:uri="urn:schemas-microsoft-com:office:smarttags" w:element="metricconverter">
              <w:smartTagPr>
                <w:attr w:name="ProductID" w:val="2 мм"/>
              </w:smartTagPr>
              <w:r w:rsidRPr="00A37853">
                <w:rPr>
                  <w:sz w:val="28"/>
                  <w:szCs w:val="28"/>
                </w:rPr>
                <w:t>2 мм</w:t>
              </w:r>
            </w:smartTag>
            <w:r w:rsidRPr="00A37853">
              <w:rPr>
                <w:sz w:val="28"/>
                <w:szCs w:val="28"/>
              </w:rPr>
              <w:t xml:space="preserve">  шиналоо үчүн (</w:t>
            </w:r>
            <w:r w:rsidRPr="00A37853">
              <w:rPr>
                <w:sz w:val="28"/>
                <w:szCs w:val="28"/>
                <w:lang w:val="ky-KG"/>
              </w:rPr>
              <w:t>таңгакта</w:t>
            </w:r>
            <w:r w:rsidRPr="00A37853">
              <w:rPr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A37853">
                <w:rPr>
                  <w:sz w:val="28"/>
                  <w:szCs w:val="28"/>
                </w:rPr>
                <w:t>5 м</w:t>
              </w:r>
            </w:smartTag>
            <w:r w:rsidRPr="00A37853">
              <w:rPr>
                <w:sz w:val="28"/>
                <w:szCs w:val="28"/>
              </w:rPr>
              <w:t>)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610" w:type="dxa"/>
          </w:tcPr>
          <w:p w:rsidR="00FD608B" w:rsidRPr="00A37853" w:rsidRDefault="00FD608B" w:rsidP="006C75F2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Лигатуралоочу зым дм. 0,35 - </w:t>
            </w:r>
            <w:smartTag w:uri="urn:schemas-microsoft-com:office:smarttags" w:element="metricconverter">
              <w:smartTagPr>
                <w:attr w:name="ProductID" w:val="0,4 мм"/>
              </w:smartTagPr>
              <w:r w:rsidRPr="00A37853">
                <w:rPr>
                  <w:sz w:val="28"/>
                  <w:szCs w:val="28"/>
                </w:rPr>
                <w:t>0,4 мм</w:t>
              </w:r>
            </w:smartTag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610" w:type="dxa"/>
          </w:tcPr>
          <w:p w:rsidR="00FD608B" w:rsidRPr="00A37853" w:rsidRDefault="00FD608B" w:rsidP="006C75F2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4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Дат баспаган болоттон тегерек зым дм. </w:t>
            </w:r>
            <w:smartTag w:uri="urn:schemas-microsoft-com:office:smarttags" w:element="metricconverter">
              <w:smartTagPr>
                <w:attr w:name="ProductID" w:val="1,5 мм"/>
              </w:smartTagPr>
              <w:r w:rsidRPr="00A37853">
                <w:rPr>
                  <w:sz w:val="28"/>
                  <w:szCs w:val="28"/>
                </w:rPr>
                <w:t>1,5 мм</w:t>
              </w:r>
            </w:smartTag>
            <w:r w:rsidRPr="00A37853">
              <w:rPr>
                <w:sz w:val="28"/>
                <w:szCs w:val="28"/>
              </w:rPr>
              <w:t xml:space="preserve"> (пакетте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A37853">
                <w:rPr>
                  <w:sz w:val="28"/>
                  <w:szCs w:val="28"/>
                </w:rPr>
                <w:t>5 м</w:t>
              </w:r>
            </w:smartTag>
            <w:r w:rsidRPr="00A37853">
              <w:rPr>
                <w:sz w:val="28"/>
                <w:szCs w:val="28"/>
              </w:rPr>
              <w:t xml:space="preserve">  )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610" w:type="dxa"/>
          </w:tcPr>
          <w:p w:rsidR="00FD608B" w:rsidRPr="00A37853" w:rsidRDefault="00FD608B" w:rsidP="006C75F2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Ошол эле, дм </w:t>
            </w:r>
            <w:smartTag w:uri="urn:schemas-microsoft-com:office:smarttags" w:element="metricconverter">
              <w:smartTagPr>
                <w:attr w:name="ProductID" w:val="0,8 мм"/>
              </w:smartTagPr>
              <w:r w:rsidRPr="00A37853">
                <w:rPr>
                  <w:sz w:val="28"/>
                  <w:szCs w:val="28"/>
                </w:rPr>
                <w:t>0,8 мм</w:t>
              </w:r>
            </w:smartTag>
            <w:r w:rsidRPr="00A37853">
              <w:rPr>
                <w:sz w:val="28"/>
                <w:szCs w:val="28"/>
              </w:rPr>
              <w:t xml:space="preserve"> (пакетте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A37853">
                <w:rPr>
                  <w:sz w:val="28"/>
                  <w:szCs w:val="28"/>
                </w:rPr>
                <w:t>5 м</w:t>
              </w:r>
            </w:smartTag>
            <w:r w:rsidRPr="00A37853">
              <w:rPr>
                <w:sz w:val="28"/>
                <w:szCs w:val="28"/>
              </w:rPr>
              <w:t xml:space="preserve">  )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610" w:type="dxa"/>
          </w:tcPr>
          <w:p w:rsidR="00FD608B" w:rsidRPr="00A37853" w:rsidRDefault="00FD608B" w:rsidP="006C75F2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Тиш протездерди оңдоо үчүн өзү катуучу пластмасса- протакрил 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компл.</w:t>
            </w:r>
          </w:p>
        </w:tc>
        <w:tc>
          <w:tcPr>
            <w:tcW w:w="1610" w:type="dxa"/>
          </w:tcPr>
          <w:p w:rsidR="00FD608B" w:rsidRPr="00A37853" w:rsidRDefault="00FD608B" w:rsidP="005552A0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Кыска кармагычы менен пульпоэкстрактор уз. </w:t>
            </w:r>
            <w:smartTag w:uri="urn:schemas-microsoft-com:office:smarttags" w:element="metricconverter">
              <w:smartTagPr>
                <w:attr w:name="ProductID" w:val="30 мм"/>
              </w:smartTagPr>
              <w:r w:rsidRPr="00A37853">
                <w:rPr>
                  <w:sz w:val="28"/>
                  <w:szCs w:val="28"/>
                </w:rPr>
                <w:t>30 мм</w:t>
              </w:r>
            </w:smartTag>
            <w:r w:rsidRPr="00A37853">
              <w:rPr>
                <w:sz w:val="28"/>
                <w:szCs w:val="28"/>
              </w:rPr>
              <w:t xml:space="preserve"> N 1, 2, 3, 4, 5 (комплекте 100 дн.)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компл.</w:t>
            </w:r>
          </w:p>
        </w:tc>
        <w:tc>
          <w:tcPr>
            <w:tcW w:w="1610" w:type="dxa"/>
          </w:tcPr>
          <w:p w:rsidR="00FD608B" w:rsidRPr="00A37853" w:rsidRDefault="00FD608B" w:rsidP="005552A0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Узун кармагычы менен пульпоэкстрактор уз. </w:t>
            </w:r>
            <w:smartTag w:uri="urn:schemas-microsoft-com:office:smarttags" w:element="metricconverter">
              <w:smartTagPr>
                <w:attr w:name="ProductID" w:val="50 мм"/>
              </w:smartTagPr>
              <w:r w:rsidRPr="00A37853">
                <w:rPr>
                  <w:sz w:val="28"/>
                  <w:szCs w:val="28"/>
                </w:rPr>
                <w:t>50 мм</w:t>
              </w:r>
            </w:smartTag>
            <w:r w:rsidRPr="00A37853">
              <w:rPr>
                <w:sz w:val="28"/>
                <w:szCs w:val="28"/>
              </w:rPr>
              <w:t xml:space="preserve"> N 1, 2, 3, 4, 5 (комплекте 100 дн.)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компл.</w:t>
            </w:r>
          </w:p>
        </w:tc>
        <w:tc>
          <w:tcPr>
            <w:tcW w:w="1610" w:type="dxa"/>
          </w:tcPr>
          <w:p w:rsidR="00FD608B" w:rsidRPr="00A37853" w:rsidRDefault="00FD608B" w:rsidP="005552A0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Көпүрө сыяктуу протездер үчүн 10 түстүү Синма-74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компл.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839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Жеңил эрүүчү сплав (10 блок коробкада </w:t>
            </w:r>
            <w:smartTag w:uri="urn:schemas-microsoft-com:office:smarttags" w:element="metricconverter">
              <w:smartTagPr>
                <w:attr w:name="ProductID" w:val="60 г"/>
              </w:smartTagPr>
              <w:r w:rsidRPr="00A37853">
                <w:rPr>
                  <w:sz w:val="28"/>
                  <w:szCs w:val="28"/>
                </w:rPr>
                <w:t>60 г</w:t>
              </w:r>
            </w:smartTag>
            <w:r w:rsidRPr="00A37853">
              <w:rPr>
                <w:sz w:val="28"/>
                <w:szCs w:val="28"/>
              </w:rPr>
              <w:t>)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E96D0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"Капрамин" т</w:t>
            </w:r>
            <w:r w:rsidRPr="00A37853">
              <w:rPr>
                <w:sz w:val="28"/>
                <w:szCs w:val="28"/>
                <w:lang w:val="ky-KG"/>
              </w:rPr>
              <w:t xml:space="preserve">ибиндеги </w:t>
            </w:r>
            <w:r w:rsidRPr="00A37853">
              <w:rPr>
                <w:sz w:val="28"/>
                <w:szCs w:val="28"/>
              </w:rPr>
              <w:t xml:space="preserve">гемостатикалык стоматологиялык гель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флак.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Альгинаттуу слепок үчүн материал Стомальгин-02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компл.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12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Прокладка үчүн стеклоиономердүү цемент, химиялык катуучу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20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Ошол эле, жарыктан катуучу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10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Коронкаларды бекитүүчү стеклоиономердүү цемент для фиксации коронок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10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Сүт тиштерди пломбалоочу цемент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20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Тиштерди пломбалоочу стеклоиономердүү цемент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ky-KG"/>
              </w:rPr>
              <w:t xml:space="preserve">таңгак 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20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3A6089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"Унифас-2" т</w:t>
            </w:r>
            <w:r w:rsidRPr="00A37853">
              <w:rPr>
                <w:sz w:val="28"/>
                <w:szCs w:val="28"/>
                <w:lang w:val="ky-KG"/>
              </w:rPr>
              <w:t xml:space="preserve">ибиндеги </w:t>
            </w:r>
            <w:r w:rsidRPr="00A37853">
              <w:rPr>
                <w:sz w:val="28"/>
                <w:szCs w:val="28"/>
              </w:rPr>
              <w:t xml:space="preserve">цемент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A37853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A37853">
              <w:rPr>
                <w:sz w:val="28"/>
                <w:szCs w:val="28"/>
                <w:lang w:val="en-US"/>
              </w:rPr>
              <w:t>A01A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10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4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3A6089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Лента т</w:t>
            </w:r>
            <w:r w:rsidRPr="00A37853">
              <w:rPr>
                <w:sz w:val="28"/>
                <w:szCs w:val="28"/>
                <w:lang w:val="ky-KG"/>
              </w:rPr>
              <w:t>ибиндеги</w:t>
            </w:r>
            <w:r w:rsidRPr="00A37853">
              <w:rPr>
                <w:sz w:val="28"/>
                <w:szCs w:val="28"/>
              </w:rPr>
              <w:t xml:space="preserve"> тиш шинасы (Васильев)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20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Гуттапер штифтер N 20, 25, 30, 35, 40 (комплекте 100 дн.)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компл.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Күмүш тиштерди пломбалоочу штифтер уз. 20 мм N 1, 2, 3, 4, 5 (комплекте 100 дн.)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компл.</w:t>
            </w:r>
          </w:p>
        </w:tc>
        <w:tc>
          <w:tcPr>
            <w:tcW w:w="1610" w:type="dxa"/>
          </w:tcPr>
          <w:p w:rsidR="00FD608B" w:rsidRPr="00A37853" w:rsidRDefault="00FD608B" w:rsidP="003F2024">
            <w:pPr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5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B435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A37853">
              <w:rPr>
                <w:sz w:val="28"/>
                <w:szCs w:val="28"/>
              </w:rPr>
              <w:t xml:space="preserve">Пломбаларды акыркы жасалголоочу штрипстер, </w:t>
            </w:r>
            <w:r w:rsidRPr="00A37853">
              <w:rPr>
                <w:sz w:val="28"/>
                <w:szCs w:val="28"/>
                <w:lang w:val="ky-KG"/>
              </w:rPr>
              <w:t>топтомдо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A37853">
              <w:rPr>
                <w:sz w:val="28"/>
                <w:szCs w:val="28"/>
                <w:lang w:val="ky-KG"/>
              </w:rPr>
              <w:t>топтом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b/>
                <w:bCs/>
                <w:sz w:val="28"/>
                <w:szCs w:val="28"/>
              </w:rPr>
              <w:t>Стоматологиялык борлор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0" w:type="dxa"/>
          </w:tcPr>
          <w:p w:rsidR="00FD608B" w:rsidRPr="00A37853" w:rsidRDefault="00FD608B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73" w:type="dxa"/>
          </w:tcPr>
          <w:p w:rsidR="00FD608B" w:rsidRPr="00A37853" w:rsidRDefault="00FD608B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1" w:type="dxa"/>
          </w:tcPr>
          <w:p w:rsidR="00FD608B" w:rsidRPr="00A37853" w:rsidRDefault="00FD608B" w:rsidP="006F06EA">
            <w:pPr>
              <w:jc w:val="center"/>
              <w:rPr>
                <w:sz w:val="28"/>
                <w:szCs w:val="28"/>
              </w:rPr>
            </w:pP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E96D0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A37853">
              <w:rPr>
                <w:sz w:val="28"/>
                <w:szCs w:val="28"/>
              </w:rPr>
              <w:t xml:space="preserve">Түз жана бурч наконечниктер үчүн  инструменттердин </w:t>
            </w:r>
            <w:r w:rsidRPr="00A37853">
              <w:rPr>
                <w:sz w:val="28"/>
                <w:szCs w:val="28"/>
                <w:lang w:val="ky-KG"/>
              </w:rPr>
              <w:t>топтому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топтом</w:t>
            </w:r>
          </w:p>
        </w:tc>
        <w:tc>
          <w:tcPr>
            <w:tcW w:w="1610" w:type="dxa"/>
          </w:tcPr>
          <w:p w:rsidR="00FD608B" w:rsidRPr="00A37853" w:rsidRDefault="00FD608B" w:rsidP="00570DAF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Ошол эле (60 аталыш)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топтом</w:t>
            </w:r>
          </w:p>
        </w:tc>
        <w:tc>
          <w:tcPr>
            <w:tcW w:w="1610" w:type="dxa"/>
          </w:tcPr>
          <w:p w:rsidR="00FD608B" w:rsidRPr="00A37853" w:rsidRDefault="00FD608B" w:rsidP="00570DAF">
            <w:pPr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E96D0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A37853">
              <w:rPr>
                <w:sz w:val="28"/>
                <w:szCs w:val="28"/>
              </w:rPr>
              <w:t xml:space="preserve">Түз жана бурч турбин наконечниктер үчүн кату сплавтагы борлордун </w:t>
            </w:r>
            <w:r w:rsidRPr="00A37853">
              <w:rPr>
                <w:sz w:val="28"/>
                <w:szCs w:val="28"/>
                <w:lang w:val="ky-KG"/>
              </w:rPr>
              <w:t>топтому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топтом</w:t>
            </w:r>
          </w:p>
        </w:tc>
        <w:tc>
          <w:tcPr>
            <w:tcW w:w="1610" w:type="dxa"/>
          </w:tcPr>
          <w:p w:rsidR="00FD608B" w:rsidRPr="00A37853" w:rsidRDefault="00FD608B" w:rsidP="00570DAF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E96D0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A37853">
              <w:rPr>
                <w:sz w:val="28"/>
                <w:szCs w:val="28"/>
              </w:rPr>
              <w:t xml:space="preserve">Тищ техник үчүн фрез жана катуу сплавтагы борлордун </w:t>
            </w:r>
            <w:r w:rsidRPr="00A37853">
              <w:rPr>
                <w:sz w:val="28"/>
                <w:szCs w:val="28"/>
                <w:lang w:val="ky-KG"/>
              </w:rPr>
              <w:t>топтому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топтом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b/>
                <w:bCs/>
                <w:sz w:val="28"/>
                <w:szCs w:val="28"/>
              </w:rPr>
              <w:t xml:space="preserve">Стоматологиялык головкалар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0" w:type="dxa"/>
          </w:tcPr>
          <w:p w:rsidR="00FD608B" w:rsidRPr="00A37853" w:rsidRDefault="00FD608B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73" w:type="dxa"/>
          </w:tcPr>
          <w:p w:rsidR="00FD608B" w:rsidRPr="00A37853" w:rsidRDefault="00FD608B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1" w:type="dxa"/>
          </w:tcPr>
          <w:p w:rsidR="00FD608B" w:rsidRPr="00A37853" w:rsidRDefault="00FD608B" w:rsidP="006F06EA">
            <w:pPr>
              <w:jc w:val="center"/>
              <w:rPr>
                <w:sz w:val="28"/>
                <w:szCs w:val="28"/>
              </w:rPr>
            </w:pP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Пластмасса протездерди жылмалоочу стоматологиялык головкалар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10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  <w:lang w:val="ky-KG"/>
              </w:rPr>
              <w:t>Топтомдогу</w:t>
            </w:r>
            <w:r w:rsidRPr="00A37853">
              <w:rPr>
                <w:sz w:val="28"/>
                <w:szCs w:val="28"/>
              </w:rPr>
              <w:t xml:space="preserve"> пломбаны акыркы жылмалоочу  головкалар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топтом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b/>
                <w:bCs/>
                <w:sz w:val="28"/>
                <w:szCs w:val="28"/>
              </w:rPr>
              <w:t>Медициналык эсеп жана отчеттук китептер, бланктар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0" w:type="dxa"/>
          </w:tcPr>
          <w:p w:rsidR="00FD608B" w:rsidRPr="00A37853" w:rsidRDefault="00FD608B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73" w:type="dxa"/>
          </w:tcPr>
          <w:p w:rsidR="00FD608B" w:rsidRPr="00A37853" w:rsidRDefault="00FD608B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1" w:type="dxa"/>
          </w:tcPr>
          <w:p w:rsidR="00FD608B" w:rsidRPr="00A37853" w:rsidRDefault="00FD608B" w:rsidP="006F06EA">
            <w:pPr>
              <w:jc w:val="center"/>
              <w:rPr>
                <w:sz w:val="28"/>
                <w:szCs w:val="28"/>
              </w:rPr>
            </w:pP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Стоматологиялык иш бөлмөнүн жумушунун эсеп китеби, ф.19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b/>
                <w:bCs/>
                <w:sz w:val="28"/>
                <w:szCs w:val="28"/>
              </w:rPr>
              <w:t xml:space="preserve">Дарыгердин аппараттары, предметтери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0" w:type="dxa"/>
          </w:tcPr>
          <w:p w:rsidR="00FD608B" w:rsidRPr="00A37853" w:rsidRDefault="00FD608B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73" w:type="dxa"/>
          </w:tcPr>
          <w:p w:rsidR="00FD608B" w:rsidRPr="00A37853" w:rsidRDefault="00FD608B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1" w:type="dxa"/>
          </w:tcPr>
          <w:p w:rsidR="00FD608B" w:rsidRPr="00A37853" w:rsidRDefault="00FD608B" w:rsidP="006F06EA">
            <w:pPr>
              <w:jc w:val="center"/>
              <w:rPr>
                <w:sz w:val="28"/>
                <w:szCs w:val="28"/>
              </w:rPr>
            </w:pP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Рифленген кармагычы менен долото, жумушчу бөлүмүнүн жазысы 4 мм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16400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Рифленген кармагычы менен ийилген долото, жумушчу бөлүмүнүн  жазысы 3 мм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16400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Кремальерасы менен операция шейшепти териге карматуучу кыпчыгыч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34961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4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Кан токтотуучу тиштүү ийилген кыпчыгыч N 1 (уз. 158 мм)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42468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Кан токтотуучу 1х2 тиштүү түз кыпчыгыч N 2 (уз.162 мм)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42468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Ошол эле, N 3 (уз. 200 мм)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42468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E96D0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"Москит" т</w:t>
            </w:r>
            <w:r w:rsidRPr="00A37853">
              <w:rPr>
                <w:sz w:val="28"/>
                <w:szCs w:val="28"/>
                <w:lang w:val="ky-KG"/>
              </w:rPr>
              <w:t>ибиндеги</w:t>
            </w:r>
            <w:r w:rsidRPr="00A37853">
              <w:rPr>
                <w:sz w:val="28"/>
                <w:szCs w:val="28"/>
              </w:rPr>
              <w:t xml:space="preserve"> кан токтотуучу түз кыпчыгыч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42468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Хирургиялык топчулуу зонд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13120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Жалпы хирургиялык легирленген ийне кармагыч уз. 160 мм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12726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Ийилген корнцанг Щ-20-2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11777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Түз корнцанг Щ-20-1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11777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Эки жакту</w:t>
            </w:r>
            <w:r w:rsidRPr="00A37853">
              <w:rPr>
                <w:sz w:val="28"/>
                <w:szCs w:val="28"/>
                <w:lang w:val="ky-KG"/>
              </w:rPr>
              <w:t>у</w:t>
            </w:r>
            <w:r w:rsidRPr="00A37853">
              <w:rPr>
                <w:sz w:val="28"/>
                <w:szCs w:val="28"/>
              </w:rPr>
              <w:t xml:space="preserve"> кош пластинкалуу крючок (Фарабеф боюнча)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компл.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Учтуу кичине көз кашык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Медициналык сөөк үчүн учтуу кичине кашык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Ошол эле, эки жактуу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Түз бир учту жагы менен кайчы уз. 140 мм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13481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Анатомиялык пинцет уз. 150 мм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16209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Хирургиялык пинцет уз. 150 мм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16209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Жалпы хирургия үчүн ийилген кичине медициналык распатор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13287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9D5C3F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Жалпы хирургия үчүн медициналык распатор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13287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Кремальерасы менен чоң ооз кеңейткич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16197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Орто курсактуу скальпель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35141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Орто учтуу көз скальпели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35141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4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Орто учтуу скальпель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35141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Бөйрөк сымал пластмасса тазик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5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Ошол эле, эмалданган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5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Медициналык термометр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33618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Тегерек тешиктүү эки жактуу тил үчүн шпатель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14066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Тил кармагыч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b/>
                <w:bCs/>
                <w:sz w:val="28"/>
                <w:szCs w:val="28"/>
              </w:rPr>
              <w:t xml:space="preserve">Стерилизация үчүн жабдуулар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0" w:type="dxa"/>
          </w:tcPr>
          <w:p w:rsidR="00FD608B" w:rsidRPr="00A37853" w:rsidRDefault="00FD608B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73" w:type="dxa"/>
          </w:tcPr>
          <w:p w:rsidR="00FD608B" w:rsidRPr="00A37853" w:rsidRDefault="00FD608B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1" w:type="dxa"/>
          </w:tcPr>
          <w:p w:rsidR="00FD608B" w:rsidRPr="00A37853" w:rsidRDefault="00FD608B" w:rsidP="006F06EA">
            <w:pPr>
              <w:jc w:val="center"/>
              <w:rPr>
                <w:sz w:val="28"/>
                <w:szCs w:val="28"/>
              </w:rPr>
            </w:pP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Дезинфекциялык электр кайнаткыч Э-22-220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Ошол эле, Э-34-220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Фильтрсиз  стерилизациялоочу тегерек коробка, </w:t>
            </w:r>
          </w:p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 л КСК-3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11313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Ошол эле, 12 л </w:t>
            </w:r>
          </w:p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(340 x 160 мм) КСК-12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11313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Капкагы менен эмалданган болот стерилизатор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31793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10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E96D0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ГП-40-АМС т</w:t>
            </w:r>
            <w:r w:rsidRPr="00A37853">
              <w:rPr>
                <w:sz w:val="28"/>
                <w:szCs w:val="28"/>
                <w:lang w:val="ky-KG"/>
              </w:rPr>
              <w:t>ибиндеги</w:t>
            </w:r>
            <w:r w:rsidRPr="00A37853">
              <w:rPr>
                <w:sz w:val="28"/>
                <w:szCs w:val="28"/>
              </w:rPr>
              <w:t xml:space="preserve"> аба стерилизатору, камеранын өлчөмү 260 x 600 x 260 мм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31793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C04B8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b/>
                <w:bCs/>
                <w:sz w:val="28"/>
                <w:szCs w:val="28"/>
              </w:rPr>
              <w:t xml:space="preserve">Стоматология </w:t>
            </w:r>
            <w:r w:rsidRPr="00A37853">
              <w:rPr>
                <w:b/>
                <w:bCs/>
                <w:sz w:val="28"/>
                <w:szCs w:val="28"/>
                <w:lang w:val="ky-KG"/>
              </w:rPr>
              <w:t>үчүн</w:t>
            </w:r>
            <w:r w:rsidRPr="00A37853">
              <w:rPr>
                <w:b/>
                <w:bCs/>
                <w:sz w:val="28"/>
                <w:szCs w:val="28"/>
              </w:rPr>
              <w:t xml:space="preserve"> </w:t>
            </w:r>
            <w:r w:rsidRPr="00A37853">
              <w:rPr>
                <w:b/>
                <w:bCs/>
                <w:sz w:val="28"/>
                <w:szCs w:val="28"/>
                <w:lang w:val="ky-KG"/>
              </w:rPr>
              <w:t>а</w:t>
            </w:r>
            <w:r w:rsidRPr="00A37853">
              <w:rPr>
                <w:b/>
                <w:bCs/>
                <w:sz w:val="28"/>
                <w:szCs w:val="28"/>
              </w:rPr>
              <w:t>ппарат</w:t>
            </w:r>
            <w:r w:rsidRPr="00A37853">
              <w:rPr>
                <w:b/>
                <w:bCs/>
                <w:sz w:val="28"/>
                <w:szCs w:val="28"/>
                <w:lang w:val="ky-KG"/>
              </w:rPr>
              <w:t>тар</w:t>
            </w:r>
            <w:r w:rsidRPr="00A37853">
              <w:rPr>
                <w:b/>
                <w:bCs/>
                <w:sz w:val="28"/>
                <w:szCs w:val="28"/>
              </w:rPr>
              <w:t xml:space="preserve">, </w:t>
            </w:r>
            <w:r w:rsidRPr="00A37853">
              <w:rPr>
                <w:b/>
                <w:bCs/>
                <w:sz w:val="28"/>
                <w:szCs w:val="28"/>
                <w:lang w:val="ky-KG"/>
              </w:rPr>
              <w:t>жабдуулар</w:t>
            </w:r>
            <w:r w:rsidRPr="00A37853">
              <w:rPr>
                <w:b/>
                <w:bCs/>
                <w:sz w:val="28"/>
                <w:szCs w:val="28"/>
              </w:rPr>
              <w:t xml:space="preserve"> </w:t>
            </w:r>
            <w:r w:rsidRPr="00A37853">
              <w:rPr>
                <w:b/>
                <w:bCs/>
                <w:sz w:val="28"/>
                <w:szCs w:val="28"/>
                <w:lang w:val="ky-KG"/>
              </w:rPr>
              <w:t>жана</w:t>
            </w:r>
            <w:r w:rsidRPr="00A37853">
              <w:rPr>
                <w:b/>
                <w:bCs/>
                <w:sz w:val="28"/>
                <w:szCs w:val="28"/>
              </w:rPr>
              <w:t xml:space="preserve"> инструмент</w:t>
            </w:r>
            <w:r w:rsidRPr="00A37853">
              <w:rPr>
                <w:b/>
                <w:bCs/>
                <w:sz w:val="28"/>
                <w:szCs w:val="28"/>
                <w:lang w:val="ky-KG"/>
              </w:rPr>
              <w:t>тер</w:t>
            </w:r>
            <w:r w:rsidRPr="00A37853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0" w:type="dxa"/>
          </w:tcPr>
          <w:p w:rsidR="00FD608B" w:rsidRPr="00A37853" w:rsidRDefault="00FD608B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73" w:type="dxa"/>
          </w:tcPr>
          <w:p w:rsidR="00FD608B" w:rsidRPr="00A37853" w:rsidRDefault="00FD608B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1" w:type="dxa"/>
          </w:tcPr>
          <w:p w:rsidR="00FD608B" w:rsidRPr="00A37853" w:rsidRDefault="00FD608B" w:rsidP="006F06EA">
            <w:pPr>
              <w:jc w:val="center"/>
              <w:rPr>
                <w:sz w:val="28"/>
                <w:szCs w:val="28"/>
              </w:rPr>
            </w:pP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Вибрация менен Амальгамосмеситель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E96D0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ЗГ-1 т</w:t>
            </w:r>
            <w:r w:rsidRPr="00A37853">
              <w:rPr>
                <w:sz w:val="28"/>
                <w:szCs w:val="28"/>
                <w:lang w:val="ky-KG"/>
              </w:rPr>
              <w:t>ибиндеги</w:t>
            </w:r>
            <w:r w:rsidRPr="00A37853">
              <w:rPr>
                <w:sz w:val="28"/>
                <w:szCs w:val="28"/>
              </w:rPr>
              <w:t xml:space="preserve"> тиш гильзаларды чыгаруучу аппарат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E96D0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ГЭ-5-03 т</w:t>
            </w:r>
            <w:r w:rsidRPr="00A37853">
              <w:rPr>
                <w:sz w:val="28"/>
                <w:szCs w:val="28"/>
                <w:lang w:val="ky-KG"/>
              </w:rPr>
              <w:t>ибиндеги</w:t>
            </w:r>
            <w:r w:rsidRPr="00A37853">
              <w:rPr>
                <w:sz w:val="28"/>
                <w:szCs w:val="28"/>
              </w:rPr>
              <w:t xml:space="preserve"> оозду гальванизациялоочу аппарат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Вакуумдуу пародонтозду дарылоочу аппарат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C76E52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E96D0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Тиш протездер</w:t>
            </w:r>
            <w:r w:rsidRPr="00A37853">
              <w:rPr>
                <w:sz w:val="28"/>
                <w:szCs w:val="28"/>
                <w:lang w:val="ky-KG"/>
              </w:rPr>
              <w:t>ин</w:t>
            </w:r>
            <w:r w:rsidRPr="00A37853">
              <w:rPr>
                <w:sz w:val="28"/>
                <w:szCs w:val="28"/>
              </w:rPr>
              <w:t xml:space="preserve"> жасоочу аппарат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C76E52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E96D0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Ультра</w:t>
            </w:r>
            <w:r w:rsidRPr="00A37853">
              <w:rPr>
                <w:sz w:val="28"/>
                <w:szCs w:val="28"/>
                <w:lang w:val="ky-KG"/>
              </w:rPr>
              <w:t>үндүн</w:t>
            </w:r>
            <w:r w:rsidRPr="00A37853">
              <w:rPr>
                <w:sz w:val="28"/>
                <w:szCs w:val="28"/>
              </w:rPr>
              <w:t xml:space="preserve"> жардамы менен тиш таштарын тазалоочу аппарат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C76E52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Апекслокатор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компл.</w:t>
            </w:r>
          </w:p>
        </w:tc>
        <w:tc>
          <w:tcPr>
            <w:tcW w:w="1610" w:type="dxa"/>
          </w:tcPr>
          <w:p w:rsidR="00FD608B" w:rsidRPr="00A37853" w:rsidRDefault="00FD608B" w:rsidP="002C2F56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Бир кюветтүү бюгель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2C2F56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Эки кюветтүү бюгель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2C2F56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Стоматологиялык күзгү</w:t>
            </w:r>
          </w:p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 ЗБ-1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12551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10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Стоматологиялык ийилген зонд N 1 ЗИ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13120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30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E96D0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"Панмед" т</w:t>
            </w:r>
            <w:r w:rsidRPr="00A37853">
              <w:rPr>
                <w:sz w:val="28"/>
                <w:szCs w:val="28"/>
                <w:lang w:val="ky-KG"/>
              </w:rPr>
              <w:t xml:space="preserve">ибиндеги </w:t>
            </w:r>
            <w:r w:rsidRPr="00A37853">
              <w:rPr>
                <w:sz w:val="28"/>
                <w:szCs w:val="28"/>
              </w:rPr>
              <w:t xml:space="preserve">стерилдүү буюмдарды сактоочу камера, орто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1C17B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A37853">
              <w:rPr>
                <w:sz w:val="28"/>
                <w:szCs w:val="28"/>
                <w:lang w:val="ky-KG"/>
              </w:rPr>
              <w:t xml:space="preserve">Тиштин </w:t>
            </w:r>
            <w:r w:rsidRPr="00A37853">
              <w:rPr>
                <w:sz w:val="28"/>
                <w:szCs w:val="28"/>
              </w:rPr>
              <w:t>техникалык тегерек аттиштер</w:t>
            </w:r>
            <w:r w:rsidRPr="00A37853">
              <w:rPr>
                <w:sz w:val="28"/>
                <w:szCs w:val="28"/>
                <w:lang w:val="ky-KG"/>
              </w:rPr>
              <w:t>и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1C17B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Стоматологиялык сөөк аттиштер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1C17B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Техникалык аттиштер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1C17B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Көпүрө сымал тиш протездери үчүн зуботехникалык бронза  кювет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1C17B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4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Ошол эле, латун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110424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Композиттерди  фотополимеризациялоочу лампа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110424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Жеңил эрүүчү сплавтарды жылытуучу стоматологиялык кашык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110424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Чоң кишилердин үстүңкү жаагынан слепкаларды алуучу кашык 95 x 65 x 40 мм ЛС-В-1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110424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Ошол эле, 98 x 72 x 41 мм ЛС-В-2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4C6F27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Ошол эле, 105 x 75 x 40 мм ЛС-В-3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4C6F27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Ошол эле, 90 x 74 x 38 мм ЛС-В-4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4C6F27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Ошол эле, 105 x 76 x 40 мм ЛС-В-5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3302C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Ошол эле, 95 x 70 x 41 мм ЛС-В-7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3302C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Ошол эле, 88 x 67 x 47 мм ЛС-В-8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3302C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Ошол эле, 90 x 68 x 45 мм ЛС-В-9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3302C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Ошол эле, 90 x 65 x 44 мм ЛС-В-10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5B2907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Чоң кишилердин астыңкы жаагынан слепкаларды алуучу кашык 100 x 76 x 30 мм ЛС-Н-2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5B2907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Ошол эле, 102 x 82 x 40 мм ЛС-Н-3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5B2907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Ошол эле, 90 x 85 x 38 мм ЛС-Н-4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5B2907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Ошол эле, 90 x 66 x 35 мм ЛС-Н-5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E932B8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Ошол эле, 88 x 67 x 40 мм ЛС-Н-6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E932B8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Ошол эле, 92 x 75 x 43 мм ЛС-Н-7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E932B8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Ошол эле, 90 x 65 x 36 мм ЛС-Н-8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E932B8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Ошол эле, 94 x 73 x 38 мм ЛС-Н-9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E932B8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Сстоматологиялык болот балка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11950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AD734E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Тиш пломбалоочу инструменттердин </w:t>
            </w:r>
            <w:r w:rsidRPr="00A37853">
              <w:rPr>
                <w:sz w:val="28"/>
                <w:szCs w:val="28"/>
                <w:lang w:val="ky-KG"/>
              </w:rPr>
              <w:t>топтому</w:t>
            </w:r>
            <w:r w:rsidRPr="00A37853">
              <w:rPr>
                <w:sz w:val="28"/>
                <w:szCs w:val="28"/>
              </w:rPr>
              <w:t xml:space="preserve"> (7 аталыш)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A37853">
              <w:rPr>
                <w:sz w:val="28"/>
                <w:szCs w:val="28"/>
                <w:lang w:val="ky-KG"/>
              </w:rPr>
              <w:t>топтом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8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AD734E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Тиш калдыктарын алуучу инструменттердин </w:t>
            </w:r>
            <w:r w:rsidRPr="00A37853">
              <w:rPr>
                <w:sz w:val="28"/>
                <w:szCs w:val="28"/>
                <w:lang w:val="ky-KG"/>
              </w:rPr>
              <w:t>топтому</w:t>
            </w:r>
            <w:r w:rsidRPr="00A37853">
              <w:rPr>
                <w:sz w:val="28"/>
                <w:szCs w:val="28"/>
              </w:rPr>
              <w:t xml:space="preserve"> (8 аталыш)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A37853">
              <w:rPr>
                <w:sz w:val="28"/>
                <w:szCs w:val="28"/>
                <w:lang w:val="ky-KG"/>
              </w:rPr>
              <w:t>топтом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AD734E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Эндодонтия үчүн инструменттердин </w:t>
            </w:r>
            <w:r w:rsidRPr="00A37853">
              <w:rPr>
                <w:sz w:val="28"/>
                <w:szCs w:val="28"/>
                <w:lang w:val="ky-KG"/>
              </w:rPr>
              <w:t>топтому</w:t>
            </w:r>
            <w:r w:rsidRPr="00A37853">
              <w:rPr>
                <w:sz w:val="28"/>
                <w:szCs w:val="28"/>
              </w:rPr>
              <w:t>, чоң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A37853">
              <w:rPr>
                <w:sz w:val="28"/>
                <w:szCs w:val="28"/>
                <w:lang w:val="ky-KG"/>
              </w:rPr>
              <w:t>топтом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AD734E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Бүйлө алдындагы ти</w:t>
            </w:r>
            <w:r w:rsidRPr="00A37853">
              <w:rPr>
                <w:sz w:val="28"/>
                <w:szCs w:val="28"/>
                <w:lang w:val="ky-KG"/>
              </w:rPr>
              <w:t>штеги</w:t>
            </w:r>
            <w:r w:rsidRPr="00A37853">
              <w:rPr>
                <w:sz w:val="28"/>
                <w:szCs w:val="28"/>
              </w:rPr>
              <w:t xml:space="preserve"> калдыктарды алуучу катуу сплавтан жасалган инструменттердин </w:t>
            </w:r>
            <w:r w:rsidRPr="00A37853">
              <w:rPr>
                <w:sz w:val="28"/>
                <w:szCs w:val="28"/>
                <w:lang w:val="ky-KG"/>
              </w:rPr>
              <w:t>топтому</w:t>
            </w:r>
            <w:r w:rsidRPr="00A3785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A37853">
              <w:rPr>
                <w:sz w:val="28"/>
                <w:szCs w:val="28"/>
                <w:lang w:val="ky-KG"/>
              </w:rPr>
              <w:t>топтом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AD734E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НП-30А </w:t>
            </w:r>
            <w:r w:rsidRPr="00A37853">
              <w:rPr>
                <w:sz w:val="28"/>
                <w:szCs w:val="28"/>
                <w:lang w:val="ky-KG"/>
              </w:rPr>
              <w:t>тибиндеги</w:t>
            </w:r>
            <w:r w:rsidRPr="00A37853">
              <w:rPr>
                <w:sz w:val="28"/>
                <w:szCs w:val="28"/>
              </w:rPr>
              <w:t xml:space="preserve"> түз ылдамдуу наконечник (30000 об./мин.)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40958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AD734E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НП-30-03АМ</w:t>
            </w:r>
            <w:r w:rsidRPr="00A37853">
              <w:rPr>
                <w:sz w:val="28"/>
                <w:szCs w:val="28"/>
                <w:lang w:val="ky-KG"/>
              </w:rPr>
              <w:t>тибиндеги</w:t>
            </w:r>
            <w:r w:rsidRPr="00A37853">
              <w:rPr>
                <w:sz w:val="28"/>
                <w:szCs w:val="28"/>
              </w:rPr>
              <w:t xml:space="preserve"> түз наконечник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40958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0755B7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НУ-40М </w:t>
            </w:r>
            <w:r w:rsidRPr="00A37853">
              <w:rPr>
                <w:sz w:val="28"/>
                <w:szCs w:val="28"/>
                <w:lang w:val="ky-KG"/>
              </w:rPr>
              <w:t xml:space="preserve">тибиндеги </w:t>
            </w:r>
            <w:r w:rsidRPr="00A37853">
              <w:rPr>
                <w:sz w:val="28"/>
                <w:szCs w:val="28"/>
              </w:rPr>
              <w:t>ы</w:t>
            </w:r>
            <w:r w:rsidRPr="00A37853">
              <w:rPr>
                <w:sz w:val="28"/>
                <w:szCs w:val="28"/>
                <w:lang w:val="ky-KG"/>
              </w:rPr>
              <w:t>л</w:t>
            </w:r>
            <w:r w:rsidRPr="00A37853">
              <w:rPr>
                <w:sz w:val="28"/>
                <w:szCs w:val="28"/>
              </w:rPr>
              <w:t xml:space="preserve">дам бурч наконечник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40958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0755B7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НУ-30 </w:t>
            </w:r>
            <w:r w:rsidRPr="00A37853">
              <w:rPr>
                <w:sz w:val="28"/>
                <w:szCs w:val="28"/>
                <w:lang w:val="ky-KG"/>
              </w:rPr>
              <w:t>тибиндеги</w:t>
            </w:r>
            <w:r w:rsidRPr="00A37853">
              <w:rPr>
                <w:sz w:val="28"/>
                <w:szCs w:val="28"/>
              </w:rPr>
              <w:t xml:space="preserve"> ылдамд бурч наконечник (30000 об./мин.)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40958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0755B7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НУ-30-03 т</w:t>
            </w:r>
            <w:r w:rsidRPr="00A37853">
              <w:rPr>
                <w:sz w:val="28"/>
                <w:szCs w:val="28"/>
                <w:lang w:val="ky-KG"/>
              </w:rPr>
              <w:t>ибиндеги</w:t>
            </w:r>
            <w:r w:rsidRPr="00A37853">
              <w:rPr>
                <w:sz w:val="28"/>
                <w:szCs w:val="28"/>
              </w:rPr>
              <w:t xml:space="preserve"> бурч наконечник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40958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Тиштехникалык наконечник НЗТН-40-40 (НЗТ-16)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40958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Тиштехникалык наковальня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Тиштехникалык бычак, чоң  Н-75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12245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Тиштехникалык кайчы, чоң уз. 190 мм Н-78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13481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0755B7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Тиш протездер</w:t>
            </w:r>
            <w:r w:rsidRPr="00A37853">
              <w:rPr>
                <w:sz w:val="28"/>
                <w:szCs w:val="28"/>
                <w:lang w:val="ky-KG"/>
              </w:rPr>
              <w:t>ин</w:t>
            </w:r>
            <w:r w:rsidRPr="00A37853">
              <w:rPr>
                <w:sz w:val="28"/>
                <w:szCs w:val="28"/>
              </w:rPr>
              <w:t xml:space="preserve"> ко</w:t>
            </w:r>
            <w:r w:rsidRPr="00A37853">
              <w:rPr>
                <w:sz w:val="28"/>
                <w:szCs w:val="28"/>
                <w:lang w:val="ky-KG"/>
              </w:rPr>
              <w:t>ю</w:t>
            </w:r>
            <w:r w:rsidRPr="00A37853">
              <w:rPr>
                <w:sz w:val="28"/>
                <w:szCs w:val="28"/>
              </w:rPr>
              <w:t xml:space="preserve">учу окклюдатор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4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Стоматолог үчүн, коргоочу, түссүз пластик көз айнек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Ошол эле, кызыл түстөгү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Ийилген тиш пинцет</w:t>
            </w:r>
            <w:r w:rsidRPr="00A37853">
              <w:rPr>
                <w:sz w:val="28"/>
                <w:szCs w:val="28"/>
                <w:lang w:val="ky-KG"/>
              </w:rPr>
              <w:t>и</w:t>
            </w:r>
            <w:r w:rsidRPr="00A3785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16209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10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Техникалык, дат баспаган болоттон пинцет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16209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Техникалык  никелденген жалпак аттиш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0755B7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Тиш протездер</w:t>
            </w:r>
            <w:r w:rsidRPr="00A37853">
              <w:rPr>
                <w:sz w:val="28"/>
                <w:szCs w:val="28"/>
                <w:lang w:val="ky-KG"/>
              </w:rPr>
              <w:t xml:space="preserve">ин </w:t>
            </w:r>
            <w:r w:rsidRPr="00A37853">
              <w:rPr>
                <w:sz w:val="28"/>
                <w:szCs w:val="28"/>
              </w:rPr>
              <w:t>карматуучу аппаратка пистолет ППЗП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Кюветтен гипсти чыгаруучу  пресс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Тиштехникалык кюветтер үчүн пресс ПЗК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FC0BCC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Ийкемдүү Рукав уз. 920 мм РГ-10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FC0BCC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Стоматологиялык күзгү кармагыч уз. 136 мм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FC0BCC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10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Пол светильниги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15660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Тиштехникалык гипс моделдерди жасалмалоочу станок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Тиштехникалык стол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Тиш материалдарды даярдоо үчүн айнек ступка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Кол тиска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3A6089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"Серьга" т</w:t>
            </w:r>
            <w:r w:rsidRPr="00A37853">
              <w:rPr>
                <w:sz w:val="28"/>
                <w:szCs w:val="28"/>
                <w:lang w:val="ky-KG"/>
              </w:rPr>
              <w:t>ибиндеги</w:t>
            </w:r>
            <w:r w:rsidRPr="00A37853">
              <w:rPr>
                <w:sz w:val="28"/>
                <w:szCs w:val="28"/>
              </w:rPr>
              <w:t xml:space="preserve"> стоматологиялык инструменттерди тазалоочу  ультра</w:t>
            </w:r>
            <w:r w:rsidRPr="00A37853">
              <w:rPr>
                <w:sz w:val="28"/>
                <w:szCs w:val="28"/>
                <w:lang w:val="ky-KG"/>
              </w:rPr>
              <w:t>үндүү</w:t>
            </w:r>
            <w:r w:rsidRPr="00A37853">
              <w:rPr>
                <w:sz w:val="28"/>
                <w:szCs w:val="28"/>
              </w:rPr>
              <w:t xml:space="preserve"> орнотмо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компл.</w:t>
            </w:r>
          </w:p>
        </w:tc>
        <w:tc>
          <w:tcPr>
            <w:tcW w:w="1610" w:type="dxa"/>
          </w:tcPr>
          <w:p w:rsidR="00FD608B" w:rsidRPr="00A37853" w:rsidRDefault="00FD608B" w:rsidP="0005516D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Стоматологиялык шлифмашина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05516D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Цемент үчүн  стоматологиялык эки жакту</w:t>
            </w:r>
            <w:r w:rsidRPr="00A37853">
              <w:rPr>
                <w:sz w:val="28"/>
                <w:szCs w:val="28"/>
                <w:lang w:val="ky-KG"/>
              </w:rPr>
              <w:t>у</w:t>
            </w:r>
            <w:r w:rsidRPr="00A37853">
              <w:rPr>
                <w:sz w:val="28"/>
                <w:szCs w:val="28"/>
              </w:rPr>
              <w:t xml:space="preserve"> шпатель уз. 180 мм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14066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10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Цемент үчүн  стоматологиялык пластмасса шпатель N 3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14066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Стоматологиялык универсалдуу карпул шприц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Штихель N 1, 2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Бычак сымал штихель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Амальгама үчүн штопфер ША N 7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5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Штопфер-гладилка ШГ N 2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*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5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Бюгелдерди бүгүүчү кыпчыгыч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11798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Чоң кишилердин үстүңкү жаагынын кашка тиштерин алуучу стоматологиялык кыпчыгыч N 2Щ-170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11798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Ошол эле, үстүңкү жаактын азуу тиштери үчүн N 7 Щ-170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11798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Ошол эле, астыңкы жаак үчүн N 13 Щ-172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11798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Ошол эле, үстүңкү жаактын оң жагы үчүн (моляры) N 17 Щ-174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11798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Ошол эле, үстүңкү жаактын сол жагы үчүн (моляры) N 18 Щ-175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11798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Ошол эле, астыңкы жаак үчүн (моляры) N 22 Щ-173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11798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Ошол эле, астыңкы жаак тиштердин тамырын алуу үчүн (кең губкалуу) N 33 Щ-177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11798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Ошол эле, астыңкы жаак тиштердин тамырын алуу үчүн (орто губкалуу) N 51 Щ-181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11798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Ошол эле, астыңкы жаак тиштердин тамырын алуу үчүн (ичке губкалуу) N 51А Щ-182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11798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Балдардын астыңкы жаагынын сүт моляр тиштерин алуучу кыпчыгыч N 22А Щ-176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11798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Ошол эле, үстүңкү жаактын сүт кашка тиштерин алуучу N 37 Щ-178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11798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0755B7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Ошол эле, астыңкы жаактын сүт кашка тиштерин алуучу N 38 Щ-179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11798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Коронкалар үчүн клюв сымал кыпчыгыч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11798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Крампон кыпчыгыч уз. 145 мм, калыңдыгы 0,6 мм N 1 ЩБ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11798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Эки жакт</w:t>
            </w:r>
            <w:r w:rsidRPr="00A37853">
              <w:rPr>
                <w:sz w:val="28"/>
                <w:szCs w:val="28"/>
                <w:lang w:val="ky-KG"/>
              </w:rPr>
              <w:t>у</w:t>
            </w:r>
            <w:r w:rsidRPr="00A37853">
              <w:rPr>
                <w:sz w:val="28"/>
                <w:szCs w:val="28"/>
              </w:rPr>
              <w:t>у стоматологиялык  экскаватор N 1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35811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Ошол эле, N 2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35811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Ошол эле, N 3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35811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Ошол эле, N 4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35811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903012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Стоматологиялык түз элеватор N 1, </w:t>
            </w:r>
            <w:r w:rsidRPr="00A37853">
              <w:rPr>
                <w:sz w:val="28"/>
                <w:szCs w:val="28"/>
                <w:lang w:val="ky-KG"/>
              </w:rPr>
              <w:t>уз.</w:t>
            </w:r>
            <w:r w:rsidRPr="00A37853">
              <w:rPr>
                <w:sz w:val="28"/>
                <w:szCs w:val="28"/>
              </w:rPr>
              <w:t>145 мм, Э-12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16480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Ошол эле, N 2, уз. 155 мм, Э-14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16480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Ошол эле, N 3, уз. 165 мм, ЭП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16480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Стоматологиялык бурч, сол  элеватор НЛ-3, уз. 160 мм, Э-19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16480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903012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Стоматологиялык бурч, оң  элеватор НП-3, </w:t>
            </w:r>
            <w:r w:rsidRPr="00A37853">
              <w:rPr>
                <w:sz w:val="28"/>
                <w:szCs w:val="28"/>
                <w:lang w:val="ky-KG"/>
              </w:rPr>
              <w:t>уз.</w:t>
            </w:r>
            <w:r w:rsidRPr="00A37853">
              <w:rPr>
                <w:sz w:val="28"/>
                <w:szCs w:val="28"/>
              </w:rPr>
              <w:t xml:space="preserve"> 160 мм, Э-18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16480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b/>
                <w:bCs/>
                <w:sz w:val="28"/>
                <w:szCs w:val="28"/>
                <w:lang w:val="ky-KG"/>
              </w:rPr>
              <w:t>Эмерек жана жабдуу</w:t>
            </w:r>
            <w:r w:rsidRPr="00A37853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73" w:type="dxa"/>
          </w:tcPr>
          <w:p w:rsidR="00FD608B" w:rsidRPr="00A37853" w:rsidRDefault="00FD608B" w:rsidP="006F06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1" w:type="dxa"/>
          </w:tcPr>
          <w:p w:rsidR="00FD608B" w:rsidRPr="00A37853" w:rsidRDefault="00FD608B" w:rsidP="006F06EA">
            <w:pPr>
              <w:jc w:val="center"/>
              <w:rPr>
                <w:sz w:val="28"/>
                <w:szCs w:val="28"/>
              </w:rPr>
            </w:pP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903012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Стоматологиялык стол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31220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-</w:t>
            </w:r>
          </w:p>
        </w:tc>
      </w:tr>
      <w:tr w:rsidR="00FD608B" w:rsidRPr="00A37853" w:rsidTr="00A37853">
        <w:tc>
          <w:tcPr>
            <w:tcW w:w="3482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 xml:space="preserve">Стоматологдун стулу </w:t>
            </w:r>
          </w:p>
        </w:tc>
        <w:tc>
          <w:tcPr>
            <w:tcW w:w="1148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дн.</w:t>
            </w:r>
          </w:p>
        </w:tc>
        <w:tc>
          <w:tcPr>
            <w:tcW w:w="1610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31222</w:t>
            </w:r>
          </w:p>
        </w:tc>
        <w:tc>
          <w:tcPr>
            <w:tcW w:w="1473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</w:tcPr>
          <w:p w:rsidR="00FD608B" w:rsidRPr="00A37853" w:rsidRDefault="00FD608B" w:rsidP="006F06E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7853">
              <w:rPr>
                <w:sz w:val="28"/>
                <w:szCs w:val="28"/>
              </w:rPr>
              <w:t>1</w:t>
            </w:r>
          </w:p>
        </w:tc>
      </w:tr>
    </w:tbl>
    <w:p w:rsidR="00FD608B" w:rsidRPr="00A37853" w:rsidRDefault="00FD608B" w:rsidP="00504BCB">
      <w:pPr>
        <w:pStyle w:val="Heading3"/>
        <w:spacing w:before="0" w:beforeAutospacing="0" w:after="0" w:afterAutospacing="0"/>
        <w:ind w:firstLine="709"/>
        <w:rPr>
          <w:sz w:val="28"/>
          <w:szCs w:val="28"/>
        </w:rPr>
      </w:pPr>
    </w:p>
    <w:p w:rsidR="00FD608B" w:rsidRPr="00A37853" w:rsidRDefault="00FD608B">
      <w:pPr>
        <w:rPr>
          <w:sz w:val="28"/>
          <w:szCs w:val="28"/>
        </w:rPr>
      </w:pPr>
    </w:p>
    <w:sectPr w:rsidR="00FD608B" w:rsidRPr="00A37853" w:rsidSect="00A37853">
      <w:headerReference w:type="even" r:id="rId7"/>
      <w:headerReference w:type="default" r:id="rId8"/>
      <w:pgSz w:w="11906" w:h="16838"/>
      <w:pgMar w:top="1134" w:right="850" w:bottom="1134" w:left="1701" w:header="708" w:footer="708" w:gutter="0"/>
      <w:pgNumType w:start="16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608B" w:rsidRDefault="00FD608B">
      <w:r>
        <w:separator/>
      </w:r>
    </w:p>
  </w:endnote>
  <w:endnote w:type="continuationSeparator" w:id="1">
    <w:p w:rsidR="00FD608B" w:rsidRDefault="00FD60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608B" w:rsidRDefault="00FD608B">
      <w:r>
        <w:separator/>
      </w:r>
    </w:p>
  </w:footnote>
  <w:footnote w:type="continuationSeparator" w:id="1">
    <w:p w:rsidR="00FD608B" w:rsidRDefault="00FD60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08B" w:rsidRDefault="00FD608B" w:rsidP="008477C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D608B" w:rsidRDefault="00FD608B" w:rsidP="00A37853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08B" w:rsidRDefault="00FD608B" w:rsidP="008477C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176</w:t>
    </w:r>
    <w:r>
      <w:rPr>
        <w:rStyle w:val="PageNumber"/>
      </w:rPr>
      <w:fldChar w:fldCharType="end"/>
    </w:r>
  </w:p>
  <w:p w:rsidR="00FD608B" w:rsidRDefault="00FD608B" w:rsidP="00A37853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812E3"/>
    <w:multiLevelType w:val="multilevel"/>
    <w:tmpl w:val="83608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C431A1"/>
    <w:multiLevelType w:val="multilevel"/>
    <w:tmpl w:val="58702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8F0EE1"/>
    <w:multiLevelType w:val="multilevel"/>
    <w:tmpl w:val="E9CE4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2881EA5"/>
    <w:multiLevelType w:val="multilevel"/>
    <w:tmpl w:val="BBCC3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CE109A"/>
    <w:multiLevelType w:val="multilevel"/>
    <w:tmpl w:val="49B41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89E37DB"/>
    <w:multiLevelType w:val="multilevel"/>
    <w:tmpl w:val="F2180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586F"/>
    <w:rsid w:val="000078B4"/>
    <w:rsid w:val="0001222A"/>
    <w:rsid w:val="00047DB4"/>
    <w:rsid w:val="00054E72"/>
    <w:rsid w:val="0005516D"/>
    <w:rsid w:val="000755B7"/>
    <w:rsid w:val="000824D6"/>
    <w:rsid w:val="000A442D"/>
    <w:rsid w:val="000A6E48"/>
    <w:rsid w:val="000B679F"/>
    <w:rsid w:val="000E42BF"/>
    <w:rsid w:val="00110424"/>
    <w:rsid w:val="00116F11"/>
    <w:rsid w:val="00127005"/>
    <w:rsid w:val="00183128"/>
    <w:rsid w:val="00195B85"/>
    <w:rsid w:val="001A6821"/>
    <w:rsid w:val="001C17B3"/>
    <w:rsid w:val="001D3931"/>
    <w:rsid w:val="00216945"/>
    <w:rsid w:val="00216B7F"/>
    <w:rsid w:val="00217957"/>
    <w:rsid w:val="00240B0B"/>
    <w:rsid w:val="00242D6A"/>
    <w:rsid w:val="0025632A"/>
    <w:rsid w:val="002C2F56"/>
    <w:rsid w:val="002D52A2"/>
    <w:rsid w:val="0030586E"/>
    <w:rsid w:val="003302C3"/>
    <w:rsid w:val="00341AE9"/>
    <w:rsid w:val="00370A14"/>
    <w:rsid w:val="00371F49"/>
    <w:rsid w:val="00387B37"/>
    <w:rsid w:val="00396FFE"/>
    <w:rsid w:val="003A6089"/>
    <w:rsid w:val="003C3E41"/>
    <w:rsid w:val="003F2024"/>
    <w:rsid w:val="0042109A"/>
    <w:rsid w:val="00450583"/>
    <w:rsid w:val="004B683C"/>
    <w:rsid w:val="004C6F27"/>
    <w:rsid w:val="004D719E"/>
    <w:rsid w:val="00504BCB"/>
    <w:rsid w:val="00507CC5"/>
    <w:rsid w:val="0052049E"/>
    <w:rsid w:val="00524E22"/>
    <w:rsid w:val="00524F35"/>
    <w:rsid w:val="00530BC4"/>
    <w:rsid w:val="00530CEC"/>
    <w:rsid w:val="00550327"/>
    <w:rsid w:val="005552A0"/>
    <w:rsid w:val="00555763"/>
    <w:rsid w:val="00555C3B"/>
    <w:rsid w:val="00557CC2"/>
    <w:rsid w:val="005663B6"/>
    <w:rsid w:val="00567012"/>
    <w:rsid w:val="00570DAF"/>
    <w:rsid w:val="00594926"/>
    <w:rsid w:val="005A0A5E"/>
    <w:rsid w:val="005B2907"/>
    <w:rsid w:val="005C120E"/>
    <w:rsid w:val="00625C86"/>
    <w:rsid w:val="00644338"/>
    <w:rsid w:val="00650AD4"/>
    <w:rsid w:val="006B4899"/>
    <w:rsid w:val="006C75F2"/>
    <w:rsid w:val="006E293A"/>
    <w:rsid w:val="006F06EA"/>
    <w:rsid w:val="0073669B"/>
    <w:rsid w:val="00744348"/>
    <w:rsid w:val="0077218A"/>
    <w:rsid w:val="0077603B"/>
    <w:rsid w:val="007E1F9E"/>
    <w:rsid w:val="007F6C56"/>
    <w:rsid w:val="00844A2B"/>
    <w:rsid w:val="008477C3"/>
    <w:rsid w:val="008554A0"/>
    <w:rsid w:val="00862E04"/>
    <w:rsid w:val="008919DA"/>
    <w:rsid w:val="008B3CBA"/>
    <w:rsid w:val="008C530B"/>
    <w:rsid w:val="008C6271"/>
    <w:rsid w:val="008F1D53"/>
    <w:rsid w:val="00903012"/>
    <w:rsid w:val="00911834"/>
    <w:rsid w:val="009814F8"/>
    <w:rsid w:val="009A7104"/>
    <w:rsid w:val="009B6B90"/>
    <w:rsid w:val="009C2FA2"/>
    <w:rsid w:val="009C72AA"/>
    <w:rsid w:val="009D5C3F"/>
    <w:rsid w:val="009E0285"/>
    <w:rsid w:val="009E0B5E"/>
    <w:rsid w:val="009E479B"/>
    <w:rsid w:val="009F3AF7"/>
    <w:rsid w:val="009F4072"/>
    <w:rsid w:val="00A05DC3"/>
    <w:rsid w:val="00A12B58"/>
    <w:rsid w:val="00A174AA"/>
    <w:rsid w:val="00A37853"/>
    <w:rsid w:val="00A953C6"/>
    <w:rsid w:val="00AD734E"/>
    <w:rsid w:val="00B17624"/>
    <w:rsid w:val="00B43513"/>
    <w:rsid w:val="00B46587"/>
    <w:rsid w:val="00B54EF6"/>
    <w:rsid w:val="00BC13DB"/>
    <w:rsid w:val="00BC5C85"/>
    <w:rsid w:val="00BC74BA"/>
    <w:rsid w:val="00BD38C7"/>
    <w:rsid w:val="00BE4882"/>
    <w:rsid w:val="00BE5E33"/>
    <w:rsid w:val="00BF0BD0"/>
    <w:rsid w:val="00C02E5F"/>
    <w:rsid w:val="00C04B8A"/>
    <w:rsid w:val="00C10180"/>
    <w:rsid w:val="00C5108C"/>
    <w:rsid w:val="00C61DDD"/>
    <w:rsid w:val="00C76E52"/>
    <w:rsid w:val="00CC504B"/>
    <w:rsid w:val="00D20F32"/>
    <w:rsid w:val="00D83DA9"/>
    <w:rsid w:val="00D87D02"/>
    <w:rsid w:val="00D91225"/>
    <w:rsid w:val="00DA3F4E"/>
    <w:rsid w:val="00DD555B"/>
    <w:rsid w:val="00DF200C"/>
    <w:rsid w:val="00E00846"/>
    <w:rsid w:val="00E26E9E"/>
    <w:rsid w:val="00E4586F"/>
    <w:rsid w:val="00E64126"/>
    <w:rsid w:val="00E932B8"/>
    <w:rsid w:val="00E96D0A"/>
    <w:rsid w:val="00EB46AD"/>
    <w:rsid w:val="00EC039D"/>
    <w:rsid w:val="00EC5FD5"/>
    <w:rsid w:val="00EC7432"/>
    <w:rsid w:val="00F60032"/>
    <w:rsid w:val="00F821DC"/>
    <w:rsid w:val="00FA3D45"/>
    <w:rsid w:val="00FA64CE"/>
    <w:rsid w:val="00FC0BCC"/>
    <w:rsid w:val="00FC213E"/>
    <w:rsid w:val="00FD22FC"/>
    <w:rsid w:val="00FD608B"/>
    <w:rsid w:val="00FD744F"/>
    <w:rsid w:val="00FF6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504BCB"/>
    <w:rPr>
      <w:rFonts w:eastAsia="Times New Roman"/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504BC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9"/>
    <w:qFormat/>
    <w:rsid w:val="00504BC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9"/>
    <w:qFormat/>
    <w:rsid w:val="00504BC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04BCB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04BCB"/>
    <w:rPr>
      <w:rFonts w:eastAsia="Times New Roman" w:cs="Times New Roman"/>
      <w:b/>
      <w:bCs/>
      <w:sz w:val="36"/>
      <w:szCs w:val="3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04BCB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headertexttopleveltextcentertext">
    <w:name w:val="headertext topleveltext centertext"/>
    <w:basedOn w:val="Normal"/>
    <w:uiPriority w:val="99"/>
    <w:rsid w:val="00504BCB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rsid w:val="00504BCB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504BCB"/>
    <w:rPr>
      <w:rFonts w:cs="Times New Roman"/>
      <w:color w:val="0000FF"/>
      <w:u w:val="single"/>
    </w:rPr>
  </w:style>
  <w:style w:type="paragraph" w:customStyle="1" w:styleId="formattexttopleveltextcentertext">
    <w:name w:val="formattext topleveltext centertext"/>
    <w:basedOn w:val="Normal"/>
    <w:uiPriority w:val="99"/>
    <w:rsid w:val="00504BCB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Normal"/>
    <w:uiPriority w:val="99"/>
    <w:rsid w:val="00504BCB"/>
    <w:pPr>
      <w:spacing w:before="100" w:beforeAutospacing="1" w:after="100" w:afterAutospacing="1"/>
    </w:pPr>
  </w:style>
  <w:style w:type="paragraph" w:customStyle="1" w:styleId="formattext">
    <w:name w:val="formattext"/>
    <w:basedOn w:val="Normal"/>
    <w:uiPriority w:val="99"/>
    <w:rsid w:val="00504BCB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504BCB"/>
    <w:pPr>
      <w:spacing w:before="100" w:beforeAutospacing="1" w:after="100" w:afterAutospacing="1"/>
    </w:pPr>
  </w:style>
  <w:style w:type="character" w:customStyle="1" w:styleId="sharebannerclose">
    <w:name w:val="sharebanner_close"/>
    <w:basedOn w:val="DefaultParagraphFont"/>
    <w:uiPriority w:val="99"/>
    <w:rsid w:val="00504BCB"/>
    <w:rPr>
      <w:rFonts w:cs="Times New Roman"/>
    </w:rPr>
  </w:style>
  <w:style w:type="paragraph" w:customStyle="1" w:styleId="copytitle">
    <w:name w:val="copytitle"/>
    <w:basedOn w:val="Normal"/>
    <w:uiPriority w:val="99"/>
    <w:rsid w:val="00504BCB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504BCB"/>
    <w:rPr>
      <w:rFonts w:cs="Times New Roman"/>
      <w:b/>
      <w:bCs/>
    </w:rPr>
  </w:style>
  <w:style w:type="paragraph" w:customStyle="1" w:styleId="copyright">
    <w:name w:val="copyright"/>
    <w:basedOn w:val="Normal"/>
    <w:uiPriority w:val="99"/>
    <w:rsid w:val="00504BCB"/>
    <w:pPr>
      <w:spacing w:before="100" w:beforeAutospacing="1" w:after="100" w:afterAutospacing="1"/>
    </w:pPr>
  </w:style>
  <w:style w:type="paragraph" w:customStyle="1" w:styleId="version-site">
    <w:name w:val="version-site"/>
    <w:basedOn w:val="Normal"/>
    <w:uiPriority w:val="99"/>
    <w:rsid w:val="00504BCB"/>
    <w:pPr>
      <w:spacing w:before="100" w:beforeAutospacing="1" w:after="100" w:afterAutospacing="1"/>
    </w:pPr>
  </w:style>
  <w:style w:type="character" w:customStyle="1" w:styleId="mobile-apptx">
    <w:name w:val="mobile-app_tx"/>
    <w:basedOn w:val="DefaultParagraphFont"/>
    <w:uiPriority w:val="99"/>
    <w:rsid w:val="00504BCB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504BCB"/>
    <w:rPr>
      <w:rFonts w:cs="Times New Roman"/>
    </w:rPr>
  </w:style>
  <w:style w:type="paragraph" w:customStyle="1" w:styleId="headertext">
    <w:name w:val="headertext"/>
    <w:basedOn w:val="Normal"/>
    <w:uiPriority w:val="99"/>
    <w:rsid w:val="00504BCB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504BC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04BCB"/>
    <w:rPr>
      <w:rFonts w:eastAsia="Times New Roman" w:cs="Times New Roman"/>
      <w:lang w:eastAsia="ru-RU"/>
    </w:rPr>
  </w:style>
  <w:style w:type="paragraph" w:styleId="Footer">
    <w:name w:val="footer"/>
    <w:basedOn w:val="Normal"/>
    <w:link w:val="FooterChar"/>
    <w:uiPriority w:val="99"/>
    <w:rsid w:val="00504BC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04BCB"/>
    <w:rPr>
      <w:rFonts w:eastAsia="Times New Roman" w:cs="Times New Roman"/>
      <w:lang w:eastAsia="ru-RU"/>
    </w:rPr>
  </w:style>
  <w:style w:type="table" w:styleId="TableGrid">
    <w:name w:val="Table Grid"/>
    <w:basedOn w:val="TableNormal"/>
    <w:uiPriority w:val="99"/>
    <w:rsid w:val="00504BC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locked/>
    <w:rsid w:val="00A3785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614</TotalTime>
  <Pages>16</Pages>
  <Words>2478</Words>
  <Characters>14131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UserXP</cp:lastModifiedBy>
  <cp:revision>31</cp:revision>
  <cp:lastPrinted>2017-03-17T08:28:00Z</cp:lastPrinted>
  <dcterms:created xsi:type="dcterms:W3CDTF">2016-09-21T08:02:00Z</dcterms:created>
  <dcterms:modified xsi:type="dcterms:W3CDTF">2017-03-17T08:28:00Z</dcterms:modified>
</cp:coreProperties>
</file>